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39" w:rsidRPr="00E35835" w:rsidRDefault="00A93339" w:rsidP="00700B96">
      <w:pPr>
        <w:rPr>
          <w:rFonts w:ascii="Times New Roman" w:hAnsi="Times New Roman"/>
        </w:rPr>
      </w:pPr>
      <w:r w:rsidRPr="00E35835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pt;height:702pt">
            <v:imagedata r:id="rId7" o:title=""/>
          </v:shape>
        </w:pict>
      </w:r>
    </w:p>
    <w:p w:rsidR="00A93339" w:rsidRPr="00DF73B6" w:rsidRDefault="00A93339" w:rsidP="00700B96">
      <w:pPr>
        <w:rPr>
          <w:rFonts w:ascii="Times New Roman" w:hAnsi="Times New Roman"/>
        </w:rPr>
      </w:pPr>
    </w:p>
    <w:p w:rsidR="00A93339" w:rsidRDefault="00A93339" w:rsidP="00700B96">
      <w:pPr>
        <w:tabs>
          <w:tab w:val="left" w:pos="595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3339" w:rsidRPr="00C5236C" w:rsidRDefault="00A93339" w:rsidP="00700B96">
      <w:pPr>
        <w:keepNext/>
        <w:keepLines/>
        <w:spacing w:before="240" w:after="0" w:line="259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СОДЕРЖАНИЕ</w:t>
      </w:r>
    </w:p>
    <w:p w:rsidR="00A93339" w:rsidRPr="00C5236C" w:rsidRDefault="00A93339" w:rsidP="00700B96">
      <w:pPr>
        <w:rPr>
          <w:lang w:eastAsia="ru-RU"/>
        </w:rPr>
      </w:pPr>
    </w:p>
    <w:p w:rsidR="00A93339" w:rsidRPr="005470A5" w:rsidRDefault="00A93339" w:rsidP="005470A5">
      <w:pPr>
        <w:pStyle w:val="TOC2"/>
        <w:tabs>
          <w:tab w:val="left" w:pos="660"/>
          <w:tab w:val="right" w:leader="dot" w:pos="9060"/>
        </w:tabs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5470A5">
        <w:rPr>
          <w:rFonts w:ascii="Times New Roman" w:hAnsi="Times New Roman"/>
          <w:sz w:val="28"/>
          <w:szCs w:val="28"/>
        </w:rPr>
        <w:fldChar w:fldCharType="begin"/>
      </w:r>
      <w:r w:rsidRPr="005470A5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5470A5">
        <w:rPr>
          <w:rFonts w:ascii="Times New Roman" w:hAnsi="Times New Roman"/>
          <w:sz w:val="28"/>
          <w:szCs w:val="28"/>
        </w:rPr>
        <w:fldChar w:fldCharType="separate"/>
      </w:r>
      <w:hyperlink w:anchor="_Toc150208180" w:history="1"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I.</w:t>
        </w:r>
        <w:r w:rsidRPr="005470A5">
          <w:rPr>
            <w:rFonts w:ascii="Times New Roman" w:hAnsi="Times New Roman"/>
            <w:noProof/>
            <w:sz w:val="28"/>
            <w:szCs w:val="28"/>
            <w:lang w:eastAsia="ru-RU"/>
          </w:rPr>
          <w:tab/>
        </w:r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ПОЯСНИТЕЛЬНАЯ ЗАПИСКА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_Toc150208180 \h </w:instrText>
        </w:r>
        <w:r w:rsidRPr="00E35835">
          <w:rPr>
            <w:rFonts w:ascii="Times New Roman" w:hAnsi="Times New Roman"/>
            <w:noProof/>
            <w:sz w:val="28"/>
            <w:szCs w:val="28"/>
          </w:rPr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93339" w:rsidRPr="005470A5" w:rsidRDefault="00A93339" w:rsidP="005470A5">
      <w:pPr>
        <w:pStyle w:val="TOC2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150208181" w:history="1">
        <w:r w:rsidRPr="005470A5">
          <w:rPr>
            <w:rStyle w:val="Hyperlink"/>
            <w:rFonts w:ascii="Times New Roman" w:hAnsi="Times New Roman"/>
            <w:noProof/>
            <w:sz w:val="28"/>
            <w:szCs w:val="28"/>
            <w:lang w:eastAsia="ru-RU"/>
          </w:rPr>
          <w:t>II.</w:t>
        </w:r>
        <w:r w:rsidRPr="005470A5">
          <w:rPr>
            <w:rFonts w:ascii="Times New Roman" w:hAnsi="Times New Roman"/>
            <w:noProof/>
            <w:sz w:val="28"/>
            <w:szCs w:val="28"/>
            <w:lang w:eastAsia="ru-RU"/>
          </w:rPr>
          <w:tab/>
        </w:r>
        <w:r w:rsidRPr="005470A5">
          <w:rPr>
            <w:rStyle w:val="Hyperlink"/>
            <w:rFonts w:ascii="Times New Roman" w:hAnsi="Times New Roman"/>
            <w:noProof/>
            <w:sz w:val="28"/>
            <w:szCs w:val="28"/>
            <w:lang w:eastAsia="ru-RU"/>
          </w:rPr>
          <w:t>СОДЕРЖАНИЕ ОБУЧЕНИЯ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_Toc150208181 \h </w:instrText>
        </w:r>
        <w:r w:rsidRPr="00E35835">
          <w:rPr>
            <w:rFonts w:ascii="Times New Roman" w:hAnsi="Times New Roman"/>
            <w:noProof/>
            <w:sz w:val="28"/>
            <w:szCs w:val="28"/>
          </w:rPr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93339" w:rsidRPr="005470A5" w:rsidRDefault="00A93339" w:rsidP="005470A5">
      <w:pPr>
        <w:pStyle w:val="TOC2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150208182" w:history="1"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III.</w:t>
        </w:r>
        <w:r w:rsidRPr="005470A5">
          <w:rPr>
            <w:rFonts w:ascii="Times New Roman" w:hAnsi="Times New Roman"/>
            <w:noProof/>
            <w:sz w:val="28"/>
            <w:szCs w:val="28"/>
            <w:lang w:eastAsia="ru-RU"/>
          </w:rPr>
          <w:tab/>
        </w:r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_Toc150208182 \h </w:instrText>
        </w:r>
        <w:r w:rsidRPr="00E35835">
          <w:rPr>
            <w:rFonts w:ascii="Times New Roman" w:hAnsi="Times New Roman"/>
            <w:noProof/>
            <w:sz w:val="28"/>
            <w:szCs w:val="28"/>
          </w:rPr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93339" w:rsidRPr="005470A5" w:rsidRDefault="00A93339" w:rsidP="005470A5">
      <w:pPr>
        <w:pStyle w:val="TOC2"/>
        <w:tabs>
          <w:tab w:val="left" w:pos="660"/>
          <w:tab w:val="left" w:pos="880"/>
          <w:tab w:val="right" w:leader="dot" w:pos="9060"/>
        </w:tabs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hyperlink w:anchor="_Toc150208183" w:history="1"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IV.</w:t>
        </w:r>
        <w:r w:rsidRPr="005470A5">
          <w:rPr>
            <w:rFonts w:ascii="Times New Roman" w:hAnsi="Times New Roman"/>
            <w:noProof/>
            <w:sz w:val="28"/>
            <w:szCs w:val="28"/>
            <w:lang w:eastAsia="ru-RU"/>
          </w:rPr>
          <w:tab/>
        </w:r>
        <w:r w:rsidRPr="005470A5">
          <w:rPr>
            <w:rStyle w:val="Hyperlink"/>
            <w:rFonts w:ascii="Times New Roman" w:hAnsi="Times New Roman"/>
            <w:noProof/>
            <w:sz w:val="28"/>
            <w:szCs w:val="28"/>
          </w:rPr>
          <w:t>ТЕМАТИЧЕСКОЕ ПЛАНИРОВАНИЕ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_Toc150208183 \h </w:instrText>
        </w:r>
        <w:r w:rsidRPr="00E35835">
          <w:rPr>
            <w:rFonts w:ascii="Times New Roman" w:hAnsi="Times New Roman"/>
            <w:noProof/>
            <w:sz w:val="28"/>
            <w:szCs w:val="28"/>
          </w:rPr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5470A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93339" w:rsidRPr="005470A5" w:rsidRDefault="00A93339" w:rsidP="005470A5">
      <w:pPr>
        <w:tabs>
          <w:tab w:val="left" w:pos="660"/>
        </w:tabs>
        <w:spacing w:line="360" w:lineRule="auto"/>
        <w:ind w:left="220"/>
        <w:rPr>
          <w:rFonts w:ascii="Times New Roman" w:hAnsi="Times New Roman"/>
          <w:bCs/>
          <w:sz w:val="28"/>
        </w:rPr>
      </w:pPr>
      <w:r w:rsidRPr="005470A5">
        <w:rPr>
          <w:rFonts w:ascii="Times New Roman" w:hAnsi="Times New Roman"/>
          <w:sz w:val="28"/>
          <w:szCs w:val="28"/>
        </w:rPr>
        <w:fldChar w:fldCharType="end"/>
      </w: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3339" w:rsidRPr="00204993" w:rsidRDefault="00A93339" w:rsidP="00204993">
      <w:pPr>
        <w:pStyle w:val="Heading2"/>
        <w:numPr>
          <w:ilvl w:val="0"/>
          <w:numId w:val="25"/>
        </w:numPr>
        <w:jc w:val="center"/>
        <w:rPr>
          <w:rFonts w:ascii="Times New Roman" w:hAnsi="Times New Roman"/>
          <w:b/>
          <w:color w:val="auto"/>
          <w:sz w:val="28"/>
        </w:rPr>
      </w:pPr>
      <w:bookmarkStart w:id="0" w:name="_Toc150208180"/>
      <w:r w:rsidRPr="00204993">
        <w:rPr>
          <w:rFonts w:ascii="Times New Roman" w:hAnsi="Times New Roman"/>
          <w:b/>
          <w:color w:val="auto"/>
          <w:sz w:val="28"/>
        </w:rPr>
        <w:t>ПОЯСНИТЕЛЬНАЯ ЗАПИСКА</w:t>
      </w:r>
      <w:bookmarkEnd w:id="0"/>
    </w:p>
    <w:p w:rsidR="00A93339" w:rsidRPr="00C5236C" w:rsidRDefault="00A93339" w:rsidP="00700B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3339" w:rsidRDefault="00A93339" w:rsidP="0070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Данная</w:t>
      </w:r>
      <w:r w:rsidRPr="00BA337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версия </w:t>
      </w:r>
      <w:r w:rsidRPr="00BA337C">
        <w:rPr>
          <w:rFonts w:ascii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7D6104">
        <w:rPr>
          <w:rFonts w:ascii="Times New Roman" w:hAnsi="Times New Roman"/>
          <w:sz w:val="28"/>
          <w:szCs w:val="28"/>
        </w:rPr>
        <w:t>по учебному предмету «Информатика»</w:t>
      </w:r>
      <w:r w:rsidRPr="00BA337C">
        <w:rPr>
          <w:rFonts w:ascii="Times New Roman" w:hAnsi="Times New Roman"/>
          <w:sz w:val="28"/>
          <w:szCs w:val="28"/>
          <w:lang w:eastAsia="ru-RU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нарушениями)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A337C">
        <w:rPr>
          <w:rFonts w:ascii="Times New Roman" w:hAnsi="Times New Roman"/>
          <w:sz w:val="28"/>
          <w:szCs w:val="28"/>
          <w:lang w:eastAsia="ru-RU"/>
        </w:rPr>
        <w:t>далее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ФАООП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УО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(вариант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1),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утвержденной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приказом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Министерства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просвещения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России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24.11.2022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№1026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37C">
        <w:rPr>
          <w:rFonts w:ascii="Times New Roman" w:hAnsi="Times New Roman"/>
          <w:sz w:val="28"/>
          <w:szCs w:val="28"/>
          <w:lang w:eastAsia="ru-RU"/>
        </w:rPr>
        <w:t>(</w:t>
      </w:r>
      <w:hyperlink r:id="rId8" w:history="1">
        <w:r w:rsidRPr="00BA337C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https://clck.ru/33NMkR</w:t>
        </w:r>
      </w:hyperlink>
      <w:r w:rsidRPr="00BA337C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93339" w:rsidRPr="00700B96" w:rsidRDefault="00A93339" w:rsidP="0070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0B96">
        <w:rPr>
          <w:rFonts w:ascii="Times New Roman" w:hAnsi="Times New Roman"/>
          <w:sz w:val="28"/>
          <w:szCs w:val="28"/>
          <w:lang w:eastAsia="ru-RU"/>
        </w:rPr>
        <w:t>ФАООП УО (вариант 1) адресована обучающимся с легкой умственной отсталостью (интеллектуальными н</w:t>
      </w:r>
      <w:r>
        <w:rPr>
          <w:rFonts w:ascii="Times New Roman" w:hAnsi="Times New Roman"/>
          <w:sz w:val="28"/>
          <w:szCs w:val="28"/>
          <w:lang w:eastAsia="ru-RU"/>
        </w:rPr>
        <w:t xml:space="preserve">арушениями) с учетом реализации </w:t>
      </w:r>
      <w:r w:rsidRPr="00700B96">
        <w:rPr>
          <w:rFonts w:ascii="Times New Roman" w:hAnsi="Times New Roman"/>
          <w:sz w:val="28"/>
          <w:szCs w:val="28"/>
          <w:lang w:eastAsia="ru-RU"/>
        </w:rPr>
        <w:t>их особых образовательных потребностей, а также индивидуальных особенностей и возможностей.</w:t>
      </w:r>
    </w:p>
    <w:p w:rsidR="00A93339" w:rsidRPr="00700B96" w:rsidRDefault="00A93339" w:rsidP="0070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Учебный предмет «Информатика</w:t>
      </w:r>
      <w:r w:rsidRPr="00700B96">
        <w:rPr>
          <w:rFonts w:ascii="Times New Roman" w:hAnsi="Times New Roman"/>
          <w:sz w:val="28"/>
          <w:szCs w:val="28"/>
          <w:lang w:eastAsia="ru-RU"/>
        </w:rPr>
        <w:t>» относится к предметной области</w:t>
      </w:r>
    </w:p>
    <w:p w:rsidR="00A93339" w:rsidRPr="00700B96" w:rsidRDefault="00A93339" w:rsidP="00700B9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0B96">
        <w:rPr>
          <w:rFonts w:ascii="Times New Roman" w:hAnsi="Times New Roman"/>
          <w:sz w:val="28"/>
          <w:szCs w:val="28"/>
          <w:lang w:eastAsia="ru-RU"/>
        </w:rPr>
        <w:t xml:space="preserve">«Математика» и является обязательной частью учебного плана. </w:t>
      </w:r>
      <w:r>
        <w:rPr>
          <w:rFonts w:ascii="Times New Roman" w:hAnsi="Times New Roman"/>
          <w:sz w:val="28"/>
          <w:szCs w:val="28"/>
          <w:lang w:eastAsia="ru-RU"/>
        </w:rPr>
        <w:t>Версия р</w:t>
      </w:r>
      <w:r w:rsidRPr="00700B96">
        <w:rPr>
          <w:rFonts w:ascii="Times New Roman" w:hAnsi="Times New Roman"/>
          <w:sz w:val="28"/>
          <w:szCs w:val="28"/>
          <w:lang w:eastAsia="ru-RU"/>
        </w:rPr>
        <w:t>абоч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700B96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700B96">
        <w:rPr>
          <w:rFonts w:ascii="Times New Roman" w:hAnsi="Times New Roman"/>
          <w:sz w:val="28"/>
          <w:szCs w:val="28"/>
          <w:lang w:eastAsia="ru-RU"/>
        </w:rPr>
        <w:t xml:space="preserve"> по уч</w:t>
      </w:r>
      <w:r>
        <w:rPr>
          <w:rFonts w:ascii="Times New Roman" w:hAnsi="Times New Roman"/>
          <w:sz w:val="28"/>
          <w:szCs w:val="28"/>
          <w:lang w:eastAsia="ru-RU"/>
        </w:rPr>
        <w:t>ебному предмету «Информатика» в 7</w:t>
      </w:r>
      <w:r w:rsidRPr="00700B96">
        <w:rPr>
          <w:rFonts w:ascii="Times New Roman" w:hAnsi="Times New Roman"/>
          <w:sz w:val="28"/>
          <w:szCs w:val="28"/>
          <w:lang w:eastAsia="ru-RU"/>
        </w:rPr>
        <w:t xml:space="preserve"> классе рассчитана на 34 учебные недели и</w:t>
      </w:r>
      <w:r>
        <w:rPr>
          <w:rFonts w:ascii="Times New Roman" w:hAnsi="Times New Roman"/>
          <w:sz w:val="28"/>
          <w:szCs w:val="28"/>
          <w:lang w:eastAsia="ru-RU"/>
        </w:rPr>
        <w:t xml:space="preserve"> составляет 34 часа в год (1</w:t>
      </w:r>
      <w:r w:rsidRPr="00700B96">
        <w:rPr>
          <w:rFonts w:ascii="Times New Roman" w:hAnsi="Times New Roman"/>
          <w:sz w:val="28"/>
          <w:szCs w:val="28"/>
          <w:lang w:eastAsia="ru-RU"/>
        </w:rPr>
        <w:t xml:space="preserve"> час в неделю).</w:t>
      </w:r>
    </w:p>
    <w:p w:rsidR="00A93339" w:rsidRPr="00700B96" w:rsidRDefault="00A93339" w:rsidP="0070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0B96">
        <w:rPr>
          <w:rFonts w:ascii="Times New Roman" w:hAnsi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</w:t>
      </w:r>
      <w:r>
        <w:rPr>
          <w:rFonts w:ascii="Times New Roman" w:hAnsi="Times New Roman"/>
          <w:sz w:val="28"/>
          <w:szCs w:val="28"/>
          <w:lang w:eastAsia="ru-RU"/>
        </w:rPr>
        <w:t>чи учебного предмета «Информатика</w:t>
      </w:r>
      <w:r w:rsidRPr="00700B96">
        <w:rPr>
          <w:rFonts w:ascii="Times New Roman" w:hAnsi="Times New Roman"/>
          <w:sz w:val="28"/>
          <w:szCs w:val="28"/>
          <w:lang w:eastAsia="ru-RU"/>
        </w:rPr>
        <w:t>».</w:t>
      </w:r>
    </w:p>
    <w:p w:rsidR="00A93339" w:rsidRDefault="00A93339" w:rsidP="0070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0B96">
        <w:rPr>
          <w:rFonts w:ascii="Times New Roman" w:hAnsi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A93339" w:rsidRPr="00737FC3" w:rsidRDefault="00A93339" w:rsidP="00B06E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7FC3">
        <w:rPr>
          <w:rFonts w:ascii="Times New Roman" w:hAnsi="Times New Roman"/>
          <w:sz w:val="28"/>
          <w:szCs w:val="28"/>
          <w:lang w:eastAsia="ru-RU"/>
        </w:rPr>
        <w:t>Задачи</w:t>
      </w:r>
      <w:r>
        <w:rPr>
          <w:rFonts w:ascii="Times New Roman" w:hAnsi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hAnsi="Times New Roman"/>
          <w:sz w:val="28"/>
          <w:szCs w:val="28"/>
          <w:lang w:eastAsia="ru-RU"/>
        </w:rPr>
        <w:t>:</w:t>
      </w:r>
    </w:p>
    <w:p w:rsidR="00A93339" w:rsidRPr="00AB438F" w:rsidRDefault="00A93339" w:rsidP="00AB438F">
      <w:pPr>
        <w:pStyle w:val="ListParagraph"/>
        <w:numPr>
          <w:ilvl w:val="0"/>
          <w:numId w:val="2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формирование </w:t>
      </w:r>
      <w:r w:rsidRPr="00AB438F">
        <w:rPr>
          <w:rFonts w:ascii="Times New Roman" w:hAnsi="Times New Roman"/>
          <w:sz w:val="28"/>
          <w:szCs w:val="28"/>
          <w:lang w:eastAsia="ru-RU"/>
        </w:rPr>
        <w:t>усвоени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обучающимися правил безопасного поведения при работе с компьютером;</w:t>
      </w:r>
    </w:p>
    <w:p w:rsidR="00A93339" w:rsidRPr="00AB438F" w:rsidRDefault="00A93339" w:rsidP="00AB438F">
      <w:pPr>
        <w:pStyle w:val="ListParagraph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правила использования простейших тренажеров в работе на клавиатуре;</w:t>
      </w:r>
    </w:p>
    <w:p w:rsidR="00A93339" w:rsidRPr="00AB438F" w:rsidRDefault="00A93339" w:rsidP="00AB438F">
      <w:pPr>
        <w:pStyle w:val="ListParagraph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у обучающихся умений и навыков использования на уроках упражнений с игровыми программами с целью развития моторики пальцев;</w:t>
      </w:r>
    </w:p>
    <w:p w:rsidR="00A93339" w:rsidRPr="00AB438F" w:rsidRDefault="00A93339" w:rsidP="00AB438F">
      <w:pPr>
        <w:pStyle w:val="ListParagraph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обучение выполнению операций с основными объектами операционной системы;</w:t>
      </w:r>
    </w:p>
    <w:p w:rsidR="00A93339" w:rsidRDefault="00A93339" w:rsidP="00D92357">
      <w:pPr>
        <w:pStyle w:val="ListParagraph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 xml:space="preserve">формирование у обучающихся умений и навыков работы в программах Microsoft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Power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hAnsi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3339" w:rsidRPr="00D92357" w:rsidRDefault="00A93339" w:rsidP="00D92357">
      <w:pPr>
        <w:spacing w:after="0" w:line="360" w:lineRule="auto"/>
        <w:ind w:left="66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2357">
        <w:rPr>
          <w:rFonts w:ascii="Times New Roman" w:hAnsi="Times New Roman"/>
          <w:sz w:val="28"/>
          <w:szCs w:val="28"/>
        </w:rPr>
        <w:t>Рабочая</w:t>
      </w:r>
      <w:r w:rsidRPr="00D92357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программа</w:t>
      </w:r>
      <w:r w:rsidRPr="00D92357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по</w:t>
      </w:r>
      <w:r w:rsidRPr="00D92357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учебному</w:t>
      </w:r>
      <w:r w:rsidRPr="00D923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предмету</w:t>
      </w:r>
      <w:r w:rsidRPr="00D923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«Информатика»</w:t>
      </w:r>
      <w:r w:rsidRPr="00D923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в</w:t>
      </w:r>
      <w:r w:rsidRPr="00D92357"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D92357">
        <w:rPr>
          <w:rFonts w:ascii="Times New Roman" w:hAnsi="Times New Roman"/>
          <w:sz w:val="28"/>
          <w:szCs w:val="28"/>
        </w:rPr>
        <w:t xml:space="preserve"> классе</w:t>
      </w:r>
      <w:r w:rsidRPr="00D92357">
        <w:rPr>
          <w:rFonts w:ascii="Times New Roman" w:hAnsi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/>
          <w:sz w:val="28"/>
          <w:szCs w:val="28"/>
        </w:rPr>
        <w:t>следующие задачи:</w:t>
      </w:r>
    </w:p>
    <w:p w:rsidR="00A93339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A93339" w:rsidRPr="00106E74" w:rsidRDefault="00A93339" w:rsidP="00106E74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A93339" w:rsidRDefault="00A93339" w:rsidP="00204993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Pr="0020499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3339" w:rsidRPr="00204993" w:rsidRDefault="00A93339" w:rsidP="00204993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AB438F">
        <w:rPr>
          <w:rFonts w:ascii="Times New Roman" w:hAnsi="Times New Roman"/>
          <w:sz w:val="28"/>
          <w:szCs w:val="28"/>
          <w:lang w:eastAsia="ru-RU"/>
        </w:rPr>
        <w:t>;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изучение клавиатуры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93339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умение </w:t>
      </w:r>
      <w:r w:rsidRPr="00AB438F">
        <w:rPr>
          <w:rFonts w:ascii="Times New Roman" w:hAnsi="Times New Roman"/>
          <w:sz w:val="28"/>
          <w:szCs w:val="28"/>
          <w:lang w:eastAsia="ru-RU"/>
        </w:rPr>
        <w:t>использова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текстового редактора;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навыков работы с простыми информационными объектами (текст, таблица, схема, рисунок): создание, преобразование, сохранение, удаление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hAnsi="Times New Roman"/>
          <w:sz w:val="28"/>
          <w:szCs w:val="28"/>
          <w:lang w:eastAsia="ru-RU"/>
        </w:rPr>
        <w:t>;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навыков ввода и редактирования небольших текстов;</w:t>
      </w:r>
    </w:p>
    <w:p w:rsidR="00A93339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 xml:space="preserve"> формирование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hAnsi="Times New Roman"/>
          <w:sz w:val="28"/>
          <w:szCs w:val="28"/>
          <w:lang w:eastAsia="ru-RU"/>
        </w:rPr>
        <w:t>программа</w:t>
      </w:r>
      <w:r>
        <w:rPr>
          <w:rFonts w:ascii="Times New Roman" w:hAnsi="Times New Roman"/>
          <w:sz w:val="28"/>
          <w:szCs w:val="28"/>
          <w:lang w:eastAsia="ru-RU"/>
        </w:rPr>
        <w:t>ми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Word и Power Point;</w:t>
      </w:r>
    </w:p>
    <w:p w:rsidR="00A93339" w:rsidRPr="00AB438F" w:rsidRDefault="00A93339" w:rsidP="00AB438F">
      <w:pPr>
        <w:pStyle w:val="ListParagraph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38F">
        <w:rPr>
          <w:rFonts w:ascii="Times New Roman" w:hAnsi="Times New Roman"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знаний 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у обучающихся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hAnsi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B438F">
        <w:rPr>
          <w:rFonts w:ascii="Times New Roman" w:hAnsi="Times New Roman"/>
          <w:sz w:val="28"/>
          <w:szCs w:val="28"/>
          <w:lang w:eastAsia="ru-RU"/>
        </w:rPr>
        <w:t xml:space="preserve"> файлов и папок.</w:t>
      </w:r>
    </w:p>
    <w:p w:rsidR="00A93339" w:rsidRPr="00204993" w:rsidRDefault="00A93339" w:rsidP="005470A5">
      <w:pPr>
        <w:pStyle w:val="Heading2"/>
        <w:numPr>
          <w:ilvl w:val="0"/>
          <w:numId w:val="25"/>
        </w:numPr>
        <w:jc w:val="center"/>
        <w:rPr>
          <w:rFonts w:ascii="Times New Roman" w:hAnsi="Times New Roman"/>
          <w:b/>
          <w:color w:val="auto"/>
          <w:sz w:val="28"/>
          <w:lang w:eastAsia="ru-RU"/>
        </w:rPr>
      </w:pPr>
      <w:bookmarkStart w:id="1" w:name="_Toc150208181"/>
      <w:r w:rsidRPr="00204993">
        <w:rPr>
          <w:rFonts w:ascii="Times New Roman" w:hAnsi="Times New Roman"/>
          <w:b/>
          <w:color w:val="auto"/>
          <w:sz w:val="28"/>
          <w:lang w:eastAsia="ru-RU"/>
        </w:rPr>
        <w:t>СОДЕРЖАНИЕ ОБУЧЕНИЯ</w:t>
      </w:r>
      <w:bookmarkEnd w:id="1"/>
    </w:p>
    <w:p w:rsidR="00A93339" w:rsidRPr="00BA337C" w:rsidRDefault="00A93339" w:rsidP="00204993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информатике</w:t>
      </w:r>
      <w:r w:rsidRPr="00BA337C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7</w:t>
      </w:r>
      <w:r w:rsidRPr="00BA337C">
        <w:rPr>
          <w:rFonts w:ascii="Times New Roman" w:hAnsi="Times New Roman"/>
          <w:sz w:val="28"/>
          <w:szCs w:val="28"/>
        </w:rPr>
        <w:t xml:space="preserve"> классе носит </w:t>
      </w:r>
      <w:r>
        <w:rPr>
          <w:rFonts w:ascii="Times New Roman" w:hAnsi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/>
          <w:sz w:val="28"/>
          <w:szCs w:val="28"/>
        </w:rPr>
        <w:t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</w:t>
      </w:r>
      <w:r>
        <w:rPr>
          <w:rFonts w:ascii="Times New Roman" w:hAnsi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A93339" w:rsidRPr="00BA337C" w:rsidRDefault="00A93339" w:rsidP="00737F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>
        <w:rPr>
          <w:rFonts w:ascii="Times New Roman" w:hAnsi="Times New Roman"/>
          <w:sz w:val="28"/>
          <w:szCs w:val="28"/>
        </w:rPr>
        <w:t>я</w:t>
      </w:r>
      <w:r w:rsidRPr="00BA337C">
        <w:rPr>
          <w:rFonts w:ascii="Times New Roman" w:hAnsi="Times New Roman"/>
          <w:sz w:val="28"/>
          <w:szCs w:val="28"/>
        </w:rPr>
        <w:t xml:space="preserve"> и других психических функций.</w:t>
      </w:r>
    </w:p>
    <w:p w:rsidR="00A93339" w:rsidRPr="00BA337C" w:rsidRDefault="00A93339" w:rsidP="00737F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A93339" w:rsidRPr="00BA337C" w:rsidRDefault="00A93339" w:rsidP="00737F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/>
          <w:sz w:val="28"/>
          <w:szCs w:val="28"/>
        </w:rPr>
        <w:t xml:space="preserve"> предполагается использование следующих методов: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 xml:space="preserve">словесные (рассказ или изложение </w:t>
      </w:r>
      <w:r>
        <w:rPr>
          <w:rFonts w:ascii="Times New Roman" w:hAnsi="Times New Roman"/>
          <w:sz w:val="28"/>
          <w:szCs w:val="28"/>
        </w:rPr>
        <w:t xml:space="preserve">новых </w:t>
      </w:r>
      <w:r w:rsidRPr="00BA337C">
        <w:rPr>
          <w:rFonts w:ascii="Times New Roman" w:hAnsi="Times New Roman"/>
          <w:sz w:val="28"/>
          <w:szCs w:val="28"/>
        </w:rPr>
        <w:t xml:space="preserve">знаний, беседа, работа </w:t>
      </w:r>
      <w:r>
        <w:rPr>
          <w:rFonts w:ascii="Times New Roman" w:hAnsi="Times New Roman"/>
          <w:sz w:val="28"/>
          <w:szCs w:val="28"/>
        </w:rPr>
        <w:t>с</w:t>
      </w:r>
      <w:r w:rsidRPr="00BA337C">
        <w:rPr>
          <w:rFonts w:ascii="Times New Roman" w:hAnsi="Times New Roman"/>
          <w:sz w:val="28"/>
          <w:szCs w:val="28"/>
        </w:rPr>
        <w:t xml:space="preserve"> учебник</w:t>
      </w:r>
      <w:r>
        <w:rPr>
          <w:rFonts w:ascii="Times New Roman" w:hAnsi="Times New Roman"/>
          <w:sz w:val="28"/>
          <w:szCs w:val="28"/>
        </w:rPr>
        <w:t>ом</w:t>
      </w:r>
      <w:r w:rsidRPr="00BA337C">
        <w:rPr>
          <w:rFonts w:ascii="Times New Roman" w:hAnsi="Times New Roman"/>
          <w:sz w:val="28"/>
          <w:szCs w:val="28"/>
        </w:rPr>
        <w:t xml:space="preserve"> или другим печатным материал</w:t>
      </w:r>
      <w:r>
        <w:rPr>
          <w:rFonts w:ascii="Times New Roman" w:hAnsi="Times New Roman"/>
          <w:sz w:val="28"/>
          <w:szCs w:val="28"/>
        </w:rPr>
        <w:t>о</w:t>
      </w:r>
      <w:r w:rsidRPr="00BA337C">
        <w:rPr>
          <w:rFonts w:ascii="Times New Roman" w:hAnsi="Times New Roman"/>
          <w:sz w:val="28"/>
          <w:szCs w:val="28"/>
        </w:rPr>
        <w:t>м);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частично-поисковые </w:t>
      </w:r>
      <w:r w:rsidRPr="00BA337C">
        <w:rPr>
          <w:rFonts w:ascii="Times New Roman" w:hAnsi="Times New Roman"/>
          <w:sz w:val="28"/>
          <w:szCs w:val="28"/>
        </w:rPr>
        <w:t>(эвристическая беседа, олимпиада, практические работы);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система специальных коррекционно – развивающих методов;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A93339" w:rsidRPr="00BA337C" w:rsidRDefault="00A93339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A93339" w:rsidRPr="00BA337C" w:rsidRDefault="00A93339" w:rsidP="00737F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A93339" w:rsidRPr="00BA337C" w:rsidRDefault="00A93339" w:rsidP="002B6A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A93339" w:rsidRPr="00E00F35" w:rsidRDefault="00A93339" w:rsidP="00E00F35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00F35">
        <w:rPr>
          <w:rFonts w:ascii="Times New Roman" w:hAnsi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0A0"/>
      </w:tblPr>
      <w:tblGrid>
        <w:gridCol w:w="696"/>
        <w:gridCol w:w="4293"/>
        <w:gridCol w:w="1797"/>
        <w:gridCol w:w="2322"/>
      </w:tblGrid>
      <w:tr w:rsidR="00A93339" w:rsidRPr="00C974B9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-108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:rsidR="00A93339" w:rsidRPr="00C974B9" w:rsidRDefault="00A93339" w:rsidP="00C006B5">
            <w:pPr>
              <w:spacing w:after="0" w:line="240" w:lineRule="atLeast"/>
              <w:ind w:right="-108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A93339" w:rsidRPr="00C974B9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tabs>
                <w:tab w:val="left" w:pos="459"/>
                <w:tab w:val="left" w:pos="567"/>
              </w:tabs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360" w:lineRule="auto"/>
              <w:ind w:right="18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hAnsi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A93339" w:rsidRPr="00C974B9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tabs>
                <w:tab w:val="left" w:pos="459"/>
                <w:tab w:val="left" w:pos="567"/>
              </w:tabs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hAnsi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A93339" w:rsidRPr="00C974B9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tabs>
                <w:tab w:val="left" w:pos="459"/>
                <w:tab w:val="left" w:pos="567"/>
              </w:tabs>
              <w:spacing w:after="0" w:line="240" w:lineRule="atLeast"/>
              <w:ind w:right="18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93339" w:rsidRPr="00C974B9" w:rsidRDefault="00A93339" w:rsidP="00C006B5">
            <w:pPr>
              <w:spacing w:after="0" w:line="360" w:lineRule="auto"/>
              <w:ind w:right="18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9" w:rsidRPr="00C974B9" w:rsidRDefault="00A93339" w:rsidP="00C006B5">
            <w:pPr>
              <w:spacing w:after="0" w:line="240" w:lineRule="atLeast"/>
              <w:ind w:right="18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974B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A93339" w:rsidRDefault="00A93339" w:rsidP="00700B96">
      <w:pPr>
        <w:rPr>
          <w:rFonts w:ascii="Times New Roman" w:hAnsi="Times New Roman"/>
          <w:sz w:val="28"/>
          <w:szCs w:val="28"/>
        </w:rPr>
      </w:pPr>
    </w:p>
    <w:p w:rsidR="00A93339" w:rsidRDefault="00A93339" w:rsidP="00700B96">
      <w:pPr>
        <w:rPr>
          <w:rFonts w:ascii="Times New Roman" w:hAnsi="Times New Roman"/>
          <w:sz w:val="28"/>
          <w:szCs w:val="28"/>
        </w:rPr>
      </w:pPr>
    </w:p>
    <w:p w:rsidR="00A93339" w:rsidRPr="00BA337C" w:rsidRDefault="00A93339" w:rsidP="00700B96">
      <w:pPr>
        <w:rPr>
          <w:rFonts w:ascii="Times New Roman" w:hAnsi="Times New Roman"/>
          <w:sz w:val="28"/>
          <w:szCs w:val="28"/>
        </w:rPr>
      </w:pPr>
    </w:p>
    <w:p w:rsidR="00A93339" w:rsidRDefault="00A93339" w:rsidP="00700B96">
      <w:pPr>
        <w:tabs>
          <w:tab w:val="left" w:pos="2844"/>
        </w:tabs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ab/>
      </w:r>
    </w:p>
    <w:p w:rsidR="00A93339" w:rsidRDefault="00A93339" w:rsidP="00700B96">
      <w:pPr>
        <w:tabs>
          <w:tab w:val="left" w:pos="2844"/>
        </w:tabs>
        <w:rPr>
          <w:rFonts w:ascii="Times New Roman" w:hAnsi="Times New Roman"/>
          <w:sz w:val="28"/>
          <w:szCs w:val="28"/>
        </w:rPr>
      </w:pPr>
    </w:p>
    <w:p w:rsidR="00A93339" w:rsidRDefault="00A93339" w:rsidP="00700B96">
      <w:pPr>
        <w:tabs>
          <w:tab w:val="left" w:pos="2844"/>
        </w:tabs>
        <w:rPr>
          <w:rFonts w:ascii="Times New Roman" w:hAnsi="Times New Roman"/>
          <w:sz w:val="28"/>
          <w:szCs w:val="28"/>
        </w:rPr>
      </w:pPr>
    </w:p>
    <w:p w:rsidR="00A93339" w:rsidRDefault="00A93339" w:rsidP="00700B96">
      <w:pPr>
        <w:tabs>
          <w:tab w:val="left" w:pos="2844"/>
        </w:tabs>
        <w:rPr>
          <w:rFonts w:ascii="Times New Roman" w:hAnsi="Times New Roman"/>
          <w:sz w:val="28"/>
          <w:szCs w:val="28"/>
        </w:rPr>
      </w:pPr>
    </w:p>
    <w:p w:rsidR="00A93339" w:rsidRDefault="00A93339" w:rsidP="00700B96">
      <w:pPr>
        <w:tabs>
          <w:tab w:val="left" w:pos="28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93339" w:rsidRPr="00E00F35" w:rsidRDefault="00A93339" w:rsidP="00E00F35">
      <w:pPr>
        <w:pStyle w:val="Heading2"/>
        <w:numPr>
          <w:ilvl w:val="0"/>
          <w:numId w:val="27"/>
        </w:numPr>
        <w:spacing w:after="240"/>
        <w:jc w:val="center"/>
        <w:rPr>
          <w:rFonts w:ascii="Times New Roman" w:hAnsi="Times New Roman"/>
          <w:b/>
          <w:color w:val="auto"/>
          <w:sz w:val="28"/>
        </w:rPr>
      </w:pPr>
      <w:bookmarkStart w:id="2" w:name="_Toc150208182"/>
      <w:r w:rsidRPr="00E00F35">
        <w:rPr>
          <w:rFonts w:ascii="Times New Roman" w:hAnsi="Times New Roman"/>
          <w:b/>
          <w:color w:val="auto"/>
          <w:sz w:val="28"/>
        </w:rPr>
        <w:t>ПЛАНИРУЕМЫЕ РЕЗУЛЬТАТЫ</w:t>
      </w:r>
      <w:bookmarkEnd w:id="2"/>
    </w:p>
    <w:p w:rsidR="00A93339" w:rsidRPr="00BA337C" w:rsidRDefault="00A93339" w:rsidP="00E00F3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A337C">
        <w:rPr>
          <w:rFonts w:ascii="Times New Roman" w:hAnsi="Times New Roman"/>
          <w:b/>
          <w:sz w:val="28"/>
          <w:szCs w:val="28"/>
          <w:lang w:eastAsia="ru-RU"/>
        </w:rPr>
        <w:t>Личностные:</w:t>
      </w:r>
    </w:p>
    <w:p w:rsidR="00A93339" w:rsidRPr="00C006B5" w:rsidRDefault="00A93339" w:rsidP="00E00F35">
      <w:pPr>
        <w:pStyle w:val="NormalWeb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A93339" w:rsidRPr="00C006B5" w:rsidRDefault="00A93339" w:rsidP="00E00F35">
      <w:pPr>
        <w:pStyle w:val="NormalWeb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A93339" w:rsidRPr="00C006B5" w:rsidRDefault="00A93339" w:rsidP="00E00F35">
      <w:pPr>
        <w:pStyle w:val="NormalWeb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A93339" w:rsidRPr="00C006B5" w:rsidRDefault="00A93339" w:rsidP="00E00F35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C006B5">
        <w:rPr>
          <w:rFonts w:ascii="Times New Roman" w:hAnsi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A93339" w:rsidRPr="008641FF" w:rsidRDefault="00A93339" w:rsidP="00E00F35">
      <w:pPr>
        <w:pStyle w:val="NormalWeb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>
        <w:rPr>
          <w:color w:val="000000"/>
          <w:sz w:val="28"/>
          <w:szCs w:val="28"/>
        </w:rPr>
        <w:t>ссийский народ и историю России.</w:t>
      </w:r>
    </w:p>
    <w:p w:rsidR="00A93339" w:rsidRPr="00C006B5" w:rsidRDefault="00A93339" w:rsidP="00E00F35">
      <w:pPr>
        <w:pStyle w:val="NoSpacing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>
        <w:rPr>
          <w:b/>
          <w:sz w:val="28"/>
          <w:szCs w:val="28"/>
        </w:rPr>
        <w:t>:</w:t>
      </w:r>
    </w:p>
    <w:p w:rsidR="00A93339" w:rsidRPr="00C006B5" w:rsidRDefault="00A93339" w:rsidP="00E00F35">
      <w:pPr>
        <w:pStyle w:val="NoSpacing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A93339" w:rsidRPr="00C006B5" w:rsidRDefault="00A93339" w:rsidP="00E00F35">
      <w:pPr>
        <w:pStyle w:val="NormalWeb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A93339" w:rsidRPr="00C006B5" w:rsidRDefault="00A93339" w:rsidP="00E00F35">
      <w:pPr>
        <w:pStyle w:val="NormalWeb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A93339" w:rsidRPr="008641FF" w:rsidRDefault="00A93339" w:rsidP="00E00F35">
      <w:pPr>
        <w:pStyle w:val="NormalWeb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A93339" w:rsidRPr="008641FF" w:rsidRDefault="00A93339" w:rsidP="00E00F35">
      <w:pPr>
        <w:ind w:firstLine="709"/>
        <w:rPr>
          <w:rFonts w:ascii="Times New Roman" w:hAnsi="Times New Roman"/>
          <w:sz w:val="28"/>
          <w:szCs w:val="28"/>
          <w:u w:val="single"/>
        </w:rPr>
      </w:pPr>
      <w:r w:rsidRPr="008641FF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A93339" w:rsidRPr="00C006B5" w:rsidRDefault="00A93339" w:rsidP="00E00F35">
      <w:pPr>
        <w:pStyle w:val="NormalWeb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A93339" w:rsidRPr="00C006B5" w:rsidRDefault="00A93339" w:rsidP="00E00F35">
      <w:pPr>
        <w:pStyle w:val="NormalWeb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A93339" w:rsidRPr="00C006B5" w:rsidRDefault="00A93339" w:rsidP="00E00F35">
      <w:pPr>
        <w:pStyle w:val="NormalWeb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A93339" w:rsidRPr="00C006B5" w:rsidRDefault="00A93339" w:rsidP="00E00F35">
      <w:pPr>
        <w:pStyle w:val="NormalWeb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A93339" w:rsidRPr="00C006B5" w:rsidRDefault="00A93339" w:rsidP="00E00F35">
      <w:pPr>
        <w:pStyle w:val="NormalWeb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A93339" w:rsidRPr="00BA337C" w:rsidRDefault="00A93339" w:rsidP="00E00F35">
      <w:pPr>
        <w:spacing w:before="2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A337C">
        <w:rPr>
          <w:rFonts w:ascii="Times New Roman" w:hAnsi="Times New Roman"/>
          <w:b/>
          <w:color w:val="000000"/>
          <w:sz w:val="28"/>
          <w:szCs w:val="28"/>
        </w:rPr>
        <w:t>Система оценки достижений</w:t>
      </w:r>
    </w:p>
    <w:p w:rsidR="00A93339" w:rsidRPr="00BA337C" w:rsidRDefault="00A93339" w:rsidP="003F3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37C">
        <w:rPr>
          <w:rFonts w:ascii="Times New Roman" w:hAnsi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A93339" w:rsidRPr="00BA337C" w:rsidRDefault="00A93339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37C">
        <w:rPr>
          <w:rFonts w:ascii="Times New Roman" w:hAnsi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A93339" w:rsidRPr="00BA337C" w:rsidRDefault="00A93339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37C">
        <w:rPr>
          <w:rFonts w:ascii="Times New Roman" w:hAnsi="Times New Roman"/>
          <w:sz w:val="28"/>
          <w:szCs w:val="28"/>
          <w:lang w:eastAsia="ru-RU"/>
        </w:rPr>
        <w:t xml:space="preserve">1 балл - минимальная динамика; </w:t>
      </w:r>
    </w:p>
    <w:p w:rsidR="00A93339" w:rsidRPr="00BA337C" w:rsidRDefault="00A93339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37C">
        <w:rPr>
          <w:rFonts w:ascii="Times New Roman" w:hAnsi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A93339" w:rsidRPr="00BA337C" w:rsidRDefault="00A93339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37C">
        <w:rPr>
          <w:rFonts w:ascii="Times New Roman" w:hAnsi="Times New Roman"/>
          <w:sz w:val="28"/>
          <w:szCs w:val="28"/>
          <w:lang w:eastAsia="ru-RU"/>
        </w:rPr>
        <w:t>3 балла - значительная динамика.</w:t>
      </w:r>
    </w:p>
    <w:p w:rsidR="00A93339" w:rsidRPr="00BA337C" w:rsidRDefault="00A93339" w:rsidP="003F3A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337C">
        <w:rPr>
          <w:rFonts w:ascii="Times New Roman" w:hAnsi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A93339" w:rsidRPr="00086793" w:rsidRDefault="00A93339" w:rsidP="0008679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6793">
        <w:rPr>
          <w:rFonts w:ascii="Times New Roman" w:hAnsi="Times New Roman"/>
          <w:b/>
          <w:sz w:val="28"/>
          <w:szCs w:val="28"/>
        </w:rPr>
        <w:t>Критерии оценки предметных результатов</w:t>
      </w:r>
    </w:p>
    <w:p w:rsidR="00A93339" w:rsidRPr="00086793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86793">
        <w:rPr>
          <w:rFonts w:ascii="Times New Roman" w:hAnsi="Times New Roman"/>
          <w:i/>
          <w:sz w:val="28"/>
          <w:szCs w:val="28"/>
        </w:rPr>
        <w:t>Устный ответ: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 xml:space="preserve">Оценка «5» - </w:t>
      </w:r>
      <w:r>
        <w:rPr>
          <w:rFonts w:ascii="Times New Roman" w:hAnsi="Times New Roman"/>
          <w:sz w:val="28"/>
          <w:szCs w:val="28"/>
        </w:rPr>
        <w:t>понимает материал</w:t>
      </w:r>
      <w:r w:rsidRPr="002116AE">
        <w:rPr>
          <w:rFonts w:ascii="Times New Roman" w:hAnsi="Times New Roman"/>
          <w:sz w:val="28"/>
          <w:szCs w:val="28"/>
        </w:rPr>
        <w:t>; с помощью учителя умеет обосновать и сформировать ответ.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>Оценка «4» - при ответе допускает неточности; ошибки в речи; ошибки исправляет только при помощи учителя.</w:t>
      </w:r>
    </w:p>
    <w:p w:rsidR="00A93339" w:rsidRPr="002116AE" w:rsidRDefault="00A93339" w:rsidP="00C006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>Оценка «3» - материал излагает недостаточно полно и последовательно; допускает ряд ошибок в речи; ошибки исправляет при пост</w:t>
      </w:r>
      <w:r>
        <w:rPr>
          <w:rFonts w:ascii="Times New Roman" w:hAnsi="Times New Roman"/>
          <w:sz w:val="28"/>
          <w:szCs w:val="28"/>
        </w:rPr>
        <w:t>оянной помощи учителя и обучающихся.</w:t>
      </w:r>
    </w:p>
    <w:p w:rsidR="00A93339" w:rsidRPr="00086793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86793">
        <w:rPr>
          <w:rFonts w:ascii="Times New Roman" w:hAnsi="Times New Roman"/>
          <w:i/>
          <w:sz w:val="28"/>
          <w:szCs w:val="28"/>
        </w:rPr>
        <w:t>Письменный ответ: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«5» - </w:t>
      </w:r>
      <w:r w:rsidRPr="002116AE">
        <w:rPr>
          <w:rFonts w:ascii="Times New Roman" w:hAnsi="Times New Roman"/>
          <w:sz w:val="28"/>
          <w:szCs w:val="28"/>
        </w:rPr>
        <w:t xml:space="preserve"> выполнил работу без ошибок;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«4» -</w:t>
      </w:r>
      <w:r w:rsidRPr="002116AE">
        <w:rPr>
          <w:rFonts w:ascii="Times New Roman" w:hAnsi="Times New Roman"/>
          <w:sz w:val="28"/>
          <w:szCs w:val="28"/>
        </w:rPr>
        <w:t xml:space="preserve"> допустил в работе 1 или 2 ошибки;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«3» - </w:t>
      </w:r>
      <w:r w:rsidRPr="002116AE">
        <w:rPr>
          <w:rFonts w:ascii="Times New Roman" w:hAnsi="Times New Roman"/>
          <w:sz w:val="28"/>
          <w:szCs w:val="28"/>
        </w:rPr>
        <w:t xml:space="preserve"> допустил в работе 5 ошибок;</w:t>
      </w:r>
    </w:p>
    <w:p w:rsidR="00A93339" w:rsidRPr="002116AE" w:rsidRDefault="00A93339" w:rsidP="00C006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«2» - не ставится.</w:t>
      </w:r>
    </w:p>
    <w:p w:rsidR="00A93339" w:rsidRPr="00086793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86793">
        <w:rPr>
          <w:rFonts w:ascii="Times New Roman" w:hAnsi="Times New Roman"/>
          <w:i/>
          <w:sz w:val="28"/>
          <w:szCs w:val="28"/>
        </w:rPr>
        <w:t xml:space="preserve">Практическая работа на ПК: 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>оценка «5» ставится, если:</w:t>
      </w:r>
    </w:p>
    <w:p w:rsidR="00A93339" w:rsidRPr="00E00F35" w:rsidRDefault="00A93339" w:rsidP="00E00F35">
      <w:pPr>
        <w:pStyle w:val="ListParagraph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00F35">
        <w:rPr>
          <w:rFonts w:ascii="Times New Roman" w:hAnsi="Times New Roman"/>
          <w:sz w:val="28"/>
          <w:szCs w:val="28"/>
        </w:rPr>
        <w:t>обучающийся самостоятельно выполнил все этапы решения задач на ПК;</w:t>
      </w:r>
    </w:p>
    <w:p w:rsidR="00A93339" w:rsidRPr="00E00F35" w:rsidRDefault="00A93339" w:rsidP="00E00F35">
      <w:pPr>
        <w:pStyle w:val="ListParagraph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00F35">
        <w:rPr>
          <w:rFonts w:ascii="Times New Roman" w:hAnsi="Times New Roman"/>
          <w:sz w:val="28"/>
          <w:szCs w:val="28"/>
        </w:rPr>
        <w:t>работа выполнена полностью и получен верный ответ или иное требуемое представление результата работы;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>оценка «4» ставится, если:</w:t>
      </w:r>
    </w:p>
    <w:p w:rsidR="00A93339" w:rsidRPr="00E00F35" w:rsidRDefault="00A93339" w:rsidP="00E00F35">
      <w:pPr>
        <w:pStyle w:val="ListParagraph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00F35">
        <w:rPr>
          <w:rFonts w:ascii="Times New Roman" w:hAnsi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:rsidR="00A93339" w:rsidRPr="00E00F35" w:rsidRDefault="00A93339" w:rsidP="00E00F35">
      <w:pPr>
        <w:pStyle w:val="ListParagraph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00F35">
        <w:rPr>
          <w:rFonts w:ascii="Times New Roman" w:hAnsi="Times New Roman"/>
          <w:sz w:val="28"/>
          <w:szCs w:val="28"/>
        </w:rPr>
        <w:t>правильно выполнена большая часть работы (свыше 85 %), допущено не более трех ошибок;</w:t>
      </w:r>
    </w:p>
    <w:p w:rsidR="00A93339" w:rsidRPr="00E00F35" w:rsidRDefault="00A93339" w:rsidP="00E00F35">
      <w:pPr>
        <w:pStyle w:val="ListParagraph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00F35">
        <w:rPr>
          <w:rFonts w:ascii="Times New Roman" w:hAnsi="Times New Roman"/>
          <w:sz w:val="28"/>
          <w:szCs w:val="28"/>
        </w:rPr>
        <w:t>работа выполнена полностью, но использованы наименее оптимальные подходы к решению поставленной задачи.</w:t>
      </w:r>
    </w:p>
    <w:p w:rsidR="00A93339" w:rsidRPr="002116AE" w:rsidRDefault="00A93339" w:rsidP="00211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6AE">
        <w:rPr>
          <w:rFonts w:ascii="Times New Roman" w:hAnsi="Times New Roman"/>
          <w:sz w:val="28"/>
          <w:szCs w:val="28"/>
        </w:rPr>
        <w:t>оценка «3» ставится, если:</w:t>
      </w:r>
    </w:p>
    <w:p w:rsidR="00A93339" w:rsidRPr="00BE77D8" w:rsidRDefault="00A93339" w:rsidP="00BE77D8">
      <w:pPr>
        <w:pStyle w:val="ListParagraph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E77D8">
        <w:rPr>
          <w:rFonts w:ascii="Times New Roman" w:hAnsi="Times New Roman"/>
          <w:sz w:val="28"/>
          <w:szCs w:val="28"/>
        </w:rPr>
        <w:t>работа выполнена не полностью, допущено более трех ошибок, но обучающийся владеет основными навыками работы на ПК, требуемыми для решения поставленной задачи.</w:t>
      </w:r>
    </w:p>
    <w:p w:rsidR="00A93339" w:rsidRDefault="00A93339" w:rsidP="00C006B5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  <w:sectPr w:rsidR="00A93339" w:rsidSect="005B72DC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bCs/>
          <w:sz w:val="28"/>
          <w:szCs w:val="28"/>
        </w:rPr>
        <w:t>оценка «2» - не ставится.</w:t>
      </w:r>
    </w:p>
    <w:p w:rsidR="00A93339" w:rsidRPr="00BE77D8" w:rsidRDefault="00A93339" w:rsidP="00BE77D8">
      <w:pPr>
        <w:pStyle w:val="Heading2"/>
        <w:numPr>
          <w:ilvl w:val="0"/>
          <w:numId w:val="35"/>
        </w:numPr>
        <w:jc w:val="center"/>
        <w:rPr>
          <w:rFonts w:ascii="Times New Roman" w:hAnsi="Times New Roman"/>
          <w:b/>
          <w:color w:val="auto"/>
          <w:sz w:val="28"/>
        </w:rPr>
      </w:pPr>
      <w:bookmarkStart w:id="3" w:name="_GoBack"/>
      <w:bookmarkStart w:id="4" w:name="_Toc150208183"/>
      <w:bookmarkEnd w:id="3"/>
      <w:r w:rsidRPr="00BE77D8">
        <w:rPr>
          <w:rFonts w:ascii="Times New Roman" w:hAnsi="Times New Roman"/>
          <w:b/>
          <w:color w:val="auto"/>
          <w:sz w:val="28"/>
        </w:rPr>
        <w:t>ТЕМАТИЧЕСКОЕ ПЛАНИРОВАНИЕ</w:t>
      </w:r>
      <w:bookmarkEnd w:id="4"/>
    </w:p>
    <w:p w:rsidR="00A93339" w:rsidRPr="005244E3" w:rsidRDefault="00A93339" w:rsidP="00C006B5">
      <w:pPr>
        <w:spacing w:after="160" w:line="259" w:lineRule="auto"/>
        <w:jc w:val="both"/>
        <w:rPr>
          <w:rFonts w:ascii="Times New Roman" w:hAnsi="Times New Roman"/>
          <w:b/>
          <w:bCs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9"/>
        <w:gridCol w:w="1783"/>
        <w:gridCol w:w="850"/>
        <w:gridCol w:w="3969"/>
        <w:gridCol w:w="3827"/>
        <w:gridCol w:w="3545"/>
      </w:tblGrid>
      <w:tr w:rsidR="00A93339" w:rsidRPr="00C974B9" w:rsidTr="005470A5">
        <w:trPr>
          <w:trHeight w:val="138"/>
        </w:trPr>
        <w:tc>
          <w:tcPr>
            <w:tcW w:w="769" w:type="dxa"/>
            <w:vMerge w:val="restart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№</w:t>
            </w:r>
          </w:p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A93339" w:rsidRPr="00C974B9" w:rsidTr="005470A5">
        <w:trPr>
          <w:trHeight w:val="138"/>
        </w:trPr>
        <w:tc>
          <w:tcPr>
            <w:tcW w:w="769" w:type="dxa"/>
            <w:vMerge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A93339" w:rsidRPr="00C974B9" w:rsidTr="005470A5">
        <w:trPr>
          <w:trHeight w:val="138"/>
        </w:trPr>
        <w:tc>
          <w:tcPr>
            <w:tcW w:w="14743" w:type="dxa"/>
            <w:gridSpan w:val="6"/>
          </w:tcPr>
          <w:p w:rsidR="00A93339" w:rsidRPr="00843EF4" w:rsidRDefault="00A93339" w:rsidP="00C006B5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вокруг нас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16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A93339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</w:tcPr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A93339" w:rsidRDefault="00A93339" w:rsidP="00510067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</w:tcPr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A93339" w:rsidRDefault="00A93339" w:rsidP="00510067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pStyle w:val="NoSpacing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«Виды информации».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«Виды информации».</w:t>
            </w:r>
          </w:p>
          <w:p w:rsidR="00A93339" w:rsidRPr="00C974B9" w:rsidRDefault="00A93339" w:rsidP="003F3AE4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действия, которые мы можем выполнять с информацией. 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</w:tcPr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A93339" w:rsidRPr="009C4533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«Виды информации».</w:t>
            </w:r>
          </w:p>
          <w:p w:rsidR="00A93339" w:rsidRPr="009C4533" w:rsidRDefault="00A93339" w:rsidP="00C006B5">
            <w:pPr>
              <w:spacing w:after="16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A93339" w:rsidRDefault="00A93339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9"/>
        <w:gridCol w:w="1783"/>
        <w:gridCol w:w="850"/>
        <w:gridCol w:w="3969"/>
        <w:gridCol w:w="3827"/>
        <w:gridCol w:w="3545"/>
      </w:tblGrid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783" w:type="dxa"/>
          </w:tcPr>
          <w:p w:rsidR="00A93339" w:rsidRPr="00C974B9" w:rsidRDefault="00A93339" w:rsidP="00BE77D8">
            <w:pPr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A93339" w:rsidRPr="009C4533" w:rsidRDefault="00A93339" w:rsidP="00510067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A93339" w:rsidRPr="00C974B9" w:rsidRDefault="00A93339" w:rsidP="0051006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</w:tcPr>
          <w:p w:rsidR="00A93339" w:rsidRPr="009C4533" w:rsidRDefault="00A93339" w:rsidP="00510067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A93339" w:rsidRPr="00C974B9" w:rsidRDefault="00A93339" w:rsidP="00BE77D8">
            <w:pPr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A93339" w:rsidRDefault="00A93339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9"/>
        <w:gridCol w:w="1783"/>
        <w:gridCol w:w="850"/>
        <w:gridCol w:w="3969"/>
        <w:gridCol w:w="3827"/>
        <w:gridCol w:w="3545"/>
      </w:tblGrid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:rsidR="00A93339" w:rsidRPr="00C974B9" w:rsidRDefault="00A93339" w:rsidP="00BE77D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Ввод информации в память компьютера.</w:t>
            </w:r>
          </w:p>
          <w:p w:rsidR="00A93339" w:rsidRPr="00C974B9" w:rsidRDefault="00A93339" w:rsidP="00BE77D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Default="00A93339" w:rsidP="00C006B5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A93339" w:rsidRPr="009C4533" w:rsidRDefault="00A93339" w:rsidP="00C006B5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«Клавиатура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». </w:t>
            </w:r>
          </w:p>
          <w:p w:rsidR="00A93339" w:rsidRPr="009C4533" w:rsidRDefault="00A93339" w:rsidP="00C006B5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A93339" w:rsidRPr="009C4533" w:rsidRDefault="00A93339" w:rsidP="00C006B5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A93339" w:rsidRPr="00C974B9" w:rsidRDefault="00A93339" w:rsidP="00510067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».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клавиатуру. Запускают программу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93339" w:rsidRPr="00C974B9" w:rsidRDefault="00A93339" w:rsidP="00510067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- 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при помощи учителя.</w:t>
            </w:r>
          </w:p>
          <w:p w:rsidR="00A93339" w:rsidRPr="00C974B9" w:rsidRDefault="00A93339" w:rsidP="00BA3C5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Щёлкают левой кнопкой мыши по кнопке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C974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Закрывают программу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</w:tcPr>
          <w:p w:rsidR="00A93339" w:rsidRPr="00CD5616" w:rsidRDefault="00A93339" w:rsidP="0051006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». 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>программу 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: </w:t>
            </w:r>
          </w:p>
          <w:p w:rsidR="00A93339" w:rsidRPr="00BA3C5E" w:rsidRDefault="00A93339" w:rsidP="00510067">
            <w:pPr>
              <w:spacing w:after="0" w:line="259" w:lineRule="auto"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       Блокнот</w:t>
            </w:r>
          </w:p>
          <w:p w:rsidR="00A93339" w:rsidRPr="009C4533" w:rsidRDefault="00A93339" w:rsidP="00BA3C5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>кнопке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A93339" w:rsidRPr="00C974B9" w:rsidRDefault="00A93339" w:rsidP="00BE77D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Ввод информации в память компьютера.</w:t>
            </w:r>
          </w:p>
          <w:p w:rsidR="00A93339" w:rsidRPr="00C974B9" w:rsidRDefault="00A93339" w:rsidP="00BE77D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C974B9" w:rsidRDefault="00A93339" w:rsidP="003D2D4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93339" w:rsidRPr="00C974B9" w:rsidRDefault="00A93339" w:rsidP="00BA3C5E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 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при помощи учителя.  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Щёлкают левой кнопкой мыши по значку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. Находят курсор. Набирают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авыф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левой рукой, нажимают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Пробел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, а затем набирают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олдж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правой рукой</w:t>
            </w:r>
            <w:r w:rsidRPr="00C974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Закрывают программу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</w:tcPr>
          <w:p w:rsidR="00A93339" w:rsidRPr="00CD5616" w:rsidRDefault="00A93339" w:rsidP="003D2D4F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: </w:t>
            </w:r>
          </w:p>
          <w:p w:rsidR="00A93339" w:rsidRPr="00BA3C5E" w:rsidRDefault="00A93339" w:rsidP="003D2D4F">
            <w:pPr>
              <w:spacing w:after="0" w:line="259" w:lineRule="auto"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Пуск -  Стандартные –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-  Блокнот</w:t>
            </w:r>
          </w:p>
          <w:p w:rsidR="00A93339" w:rsidRPr="009C4533" w:rsidRDefault="00A93339" w:rsidP="00BA3C5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значку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авыф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Пробел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олдж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83" w:type="dxa"/>
          </w:tcPr>
          <w:p w:rsidR="00A93339" w:rsidRPr="009C4533" w:rsidRDefault="00A93339" w:rsidP="00BE77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A93339" w:rsidRPr="009C4533" w:rsidRDefault="00A93339" w:rsidP="00BE77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A93339" w:rsidRPr="009C4533" w:rsidRDefault="00A93339" w:rsidP="00BE77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A93339" w:rsidRPr="00C974B9" w:rsidRDefault="00A93339" w:rsidP="00BA3C5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974B9">
              <w:rPr>
                <w:rFonts w:ascii="Times New Roman" w:hAnsi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C974B9">
              <w:rPr>
                <w:rFonts w:ascii="Times New Roman" w:hAnsi="Times New Roman"/>
                <w:i/>
                <w:sz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</w:rPr>
              <w:t xml:space="preserve">: </w:t>
            </w:r>
          </w:p>
          <w:p w:rsidR="00A93339" w:rsidRPr="00C974B9" w:rsidRDefault="00A93339" w:rsidP="00BA3C5E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C974B9">
              <w:rPr>
                <w:rFonts w:ascii="Times New Roman" w:hAnsi="Times New Roman"/>
                <w:i/>
                <w:sz w:val="24"/>
              </w:rPr>
              <w:t>Пуск - Стандартные – Windows - Блокнот</w:t>
            </w:r>
            <w:r w:rsidRPr="00C974B9">
              <w:rPr>
                <w:rFonts w:ascii="Times New Roman" w:hAnsi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Pr="00C974B9">
              <w:rPr>
                <w:rFonts w:ascii="Times New Roman" w:hAnsi="Times New Roman"/>
                <w:i/>
                <w:sz w:val="24"/>
              </w:rPr>
              <w:t>SHIFT + {буква}</w:t>
            </w:r>
            <w:r w:rsidRPr="00C974B9">
              <w:rPr>
                <w:rFonts w:ascii="Times New Roman" w:hAnsi="Times New Roman"/>
                <w:sz w:val="24"/>
              </w:rPr>
              <w:t xml:space="preserve"> с помощью учителя. С помощью клавиши </w:t>
            </w:r>
            <w:r w:rsidRPr="00C974B9">
              <w:rPr>
                <w:rFonts w:ascii="Times New Roman" w:hAnsi="Times New Roman"/>
                <w:i/>
                <w:sz w:val="24"/>
              </w:rPr>
              <w:t>Enter</w:t>
            </w:r>
            <w:r w:rsidRPr="00C974B9">
              <w:rPr>
                <w:rFonts w:ascii="Times New Roman" w:hAnsi="Times New Roman"/>
                <w:sz w:val="24"/>
              </w:rPr>
              <w:t xml:space="preserve"> переходят на новую строку. Набирают 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Pr="00C974B9">
              <w:rPr>
                <w:rFonts w:ascii="Times New Roman" w:hAnsi="Times New Roman"/>
                <w:i/>
                <w:sz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</w:tcPr>
          <w:p w:rsidR="00A93339" w:rsidRPr="00CD5616" w:rsidRDefault="00A93339" w:rsidP="003D2D4F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: </w:t>
            </w:r>
          </w:p>
          <w:p w:rsidR="00A93339" w:rsidRPr="00CD5616" w:rsidRDefault="00A93339" w:rsidP="003D2D4F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- Блокнот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 помощью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к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лавиши 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Enter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 пере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Pr="00BA3C5E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A93339" w:rsidRPr="00CD5616" w:rsidRDefault="00A93339" w:rsidP="003D2D4F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1E7C83">
            <w:pPr>
              <w:spacing w:after="0" w:line="240" w:lineRule="auto"/>
              <w:ind w:left="459" w:hanging="141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(П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рограммы и документы, рабочий стол.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Управление компьютером с помощью мыши)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C974B9" w:rsidRDefault="00A93339" w:rsidP="003D2D4F">
            <w:pPr>
              <w:tabs>
                <w:tab w:val="left" w:pos="709"/>
              </w:tabs>
              <w:spacing w:after="0" w:line="240" w:lineRule="atLeast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 «Управление компьютером».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находят 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панель задач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 и кнопку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Пуск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Пуск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Корзина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Часы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A93339" w:rsidRPr="00C974B9" w:rsidRDefault="00A93339" w:rsidP="00BA3C5E">
            <w:pPr>
              <w:tabs>
                <w:tab w:val="left" w:pos="709"/>
              </w:tabs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Открывают программу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находят элементы: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строка заголовка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строка меню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кнопка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Свернуть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кнопка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Развернуть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кнопка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Закрыть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рабочая область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рамка окна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C974B9">
              <w:rPr>
                <w:rFonts w:ascii="Times New Roman" w:hAnsi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</w:tcPr>
          <w:p w:rsidR="00A93339" w:rsidRPr="00327BBE" w:rsidRDefault="00A93339" w:rsidP="003D2D4F">
            <w:pPr>
              <w:spacing w:after="0" w:line="259" w:lineRule="auto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на значок </w:t>
            </w:r>
            <w:r w:rsidRPr="00BA3C5E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A93339" w:rsidRPr="00327BBE" w:rsidRDefault="00A93339" w:rsidP="003D2D4F">
            <w:pPr>
              <w:spacing w:after="0" w:line="259" w:lineRule="auto"/>
              <w:rPr>
                <w:rFonts w:ascii="Times New Roman" w:hAnsi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Свернуть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hAnsi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A93339" w:rsidRPr="00C47E17" w:rsidRDefault="00A93339" w:rsidP="003D2D4F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Хранение информации.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A93339" w:rsidRPr="00C47E17" w:rsidRDefault="00A93339" w:rsidP="00E538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A93339" w:rsidRPr="00C974B9" w:rsidRDefault="00A93339" w:rsidP="00E538D8">
            <w:pPr>
              <w:tabs>
                <w:tab w:val="num" w:pos="3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3339" w:rsidRPr="00C974B9" w:rsidRDefault="00A93339" w:rsidP="00E538D8">
            <w:pPr>
              <w:tabs>
                <w:tab w:val="num" w:pos="360"/>
              </w:tabs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A93339" w:rsidRPr="00C974B9" w:rsidRDefault="00A93339" w:rsidP="00C006B5">
            <w:pPr>
              <w:tabs>
                <w:tab w:val="num" w:pos="36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A93339" w:rsidRPr="00C47E17" w:rsidRDefault="00A93339" w:rsidP="00E538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: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-  Блокнот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A93339" w:rsidRDefault="00A93339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9"/>
        <w:gridCol w:w="1783"/>
        <w:gridCol w:w="850"/>
        <w:gridCol w:w="3969"/>
        <w:gridCol w:w="3827"/>
        <w:gridCol w:w="3545"/>
      </w:tblGrid>
      <w:tr w:rsidR="00A93339" w:rsidRPr="00C974B9" w:rsidTr="005470A5">
        <w:tc>
          <w:tcPr>
            <w:tcW w:w="769" w:type="dxa"/>
          </w:tcPr>
          <w:p w:rsidR="00A93339" w:rsidRPr="009C4533" w:rsidRDefault="00A93339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Хранение информации.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Практическая работа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A93339" w:rsidRPr="00C974B9" w:rsidRDefault="00A93339" w:rsidP="00E538D8">
            <w:pPr>
              <w:tabs>
                <w:tab w:val="num" w:pos="3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Блокнот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3339" w:rsidRPr="00C974B9" w:rsidRDefault="00A93339" w:rsidP="00327BBE">
            <w:pPr>
              <w:tabs>
                <w:tab w:val="num" w:pos="360"/>
              </w:tabs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>.  Набирают текст, сохраняют его в папке своего класса при помощи учителя</w:t>
            </w:r>
          </w:p>
        </w:tc>
        <w:tc>
          <w:tcPr>
            <w:tcW w:w="3545" w:type="dxa"/>
          </w:tcPr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: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Блокнот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16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E538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Виды с способы  передачи информации</w:t>
            </w:r>
          </w:p>
        </w:tc>
        <w:tc>
          <w:tcPr>
            <w:tcW w:w="3827" w:type="dxa"/>
          </w:tcPr>
          <w:p w:rsidR="00A93339" w:rsidRPr="00C974B9" w:rsidRDefault="00A93339" w:rsidP="00E538D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Отвечают на вопрос что такое информация.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действия, которые мы можем выполнять с информацией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</w:tcPr>
          <w:p w:rsidR="00A93339" w:rsidRPr="009C4533" w:rsidRDefault="00A93339" w:rsidP="00C006B5">
            <w:pPr>
              <w:spacing w:after="16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A93339" w:rsidRPr="00C974B9" w:rsidTr="005470A5">
        <w:tc>
          <w:tcPr>
            <w:tcW w:w="14743" w:type="dxa"/>
            <w:gridSpan w:val="6"/>
          </w:tcPr>
          <w:p w:rsidR="00A93339" w:rsidRPr="009C4533" w:rsidRDefault="00A93339" w:rsidP="00C006B5">
            <w:pPr>
              <w:spacing w:after="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Компьютерная графика. Графический редактор Paint.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№5«Изучаем инструменты графического редактора»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A93339" w:rsidRPr="00C47E17" w:rsidRDefault="00A93339" w:rsidP="00C47E17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Pr="00C974B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на рисунке.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Принимают правильное положение за компьютером. Запускают графический редактор 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Paint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3339" w:rsidRPr="00C974B9" w:rsidRDefault="00A93339" w:rsidP="00E538D8">
            <w:pPr>
              <w:spacing w:after="0" w:line="240" w:lineRule="atLeast"/>
              <w:ind w:left="-79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  Стандартные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Paint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 при помощи учителя. Применение инструментов: 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Овал, Прямоугольник и Треугольник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заливка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 их цветом при помощи учителя. </w:t>
            </w:r>
          </w:p>
          <w:p w:rsidR="00A93339" w:rsidRPr="00C974B9" w:rsidRDefault="00A93339" w:rsidP="00C006B5">
            <w:pPr>
              <w:ind w:left="-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A93339" w:rsidRPr="009C4533" w:rsidRDefault="00A93339" w:rsidP="00E538D8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, которые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окна графического редактора 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редактор 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: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Pr="00AF4FE8">
              <w:rPr>
                <w:rFonts w:ascii="Times New Roman" w:hAnsi="Times New Roman"/>
                <w:kern w:val="2"/>
                <w:sz w:val="24"/>
                <w:szCs w:val="24"/>
              </w:rPr>
              <w:t>и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pStyle w:val="BodyTextIndent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A93339" w:rsidRPr="00C974B9" w:rsidRDefault="00A93339" w:rsidP="00E538D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Paint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 при помощи учителя. Открывают файл «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>Животные».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</w:tcPr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Называют устройства, с помощью которых можно вводить графическую информацию в компьютер.</w:t>
            </w:r>
          </w:p>
          <w:p w:rsidR="00A93339" w:rsidRPr="00C47E17" w:rsidRDefault="00A93339" w:rsidP="00C006B5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. Открывают файл 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Животные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», в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ыделяют и удаляют лишнее животное, подписывают название животного. Сохраняют рисунок в папке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Преобразование графических изображений.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A93339" w:rsidRPr="00C974B9" w:rsidRDefault="00A93339" w:rsidP="00C47E1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Запускают графический редактор Paint при помощи учителя</w:t>
            </w:r>
            <w:r w:rsidRPr="00C974B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Открывают файл «Цветы». Копируют, вставляют фрагменты цветов. Сохраняют работу в папке под именем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Букет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 с помощью учителя.</w:t>
            </w:r>
          </w:p>
          <w:p w:rsidR="00A93339" w:rsidRPr="00C974B9" w:rsidRDefault="00A93339" w:rsidP="00C47E1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Завершают работу в графическом редакторе 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Paint</w:t>
            </w:r>
          </w:p>
        </w:tc>
        <w:tc>
          <w:tcPr>
            <w:tcW w:w="3545" w:type="dxa"/>
          </w:tcPr>
          <w:p w:rsidR="00A93339" w:rsidRPr="009C4533" w:rsidRDefault="00A93339" w:rsidP="00C47E1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»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в папке под именем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Букет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  <w:p w:rsidR="00A93339" w:rsidRPr="009C4533" w:rsidRDefault="00A93339" w:rsidP="00C47E1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Paint</w:t>
            </w:r>
          </w:p>
          <w:p w:rsidR="00A93339" w:rsidRPr="009C4533" w:rsidRDefault="00A93339" w:rsidP="00C47E1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A93339" w:rsidRPr="00C974B9" w:rsidRDefault="00A93339" w:rsidP="00C47E17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>Paint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учителя. Рисуют дом с помощью редактора Paint с использованием инструмента Заливка с помощью учителя. Сохраняют работу в папке под именем «Дом».</w:t>
            </w:r>
          </w:p>
          <w:p w:rsidR="00A93339" w:rsidRPr="00C974B9" w:rsidRDefault="00A93339" w:rsidP="00327BB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</w:tcPr>
          <w:p w:rsidR="00A93339" w:rsidRPr="00C47E17" w:rsidRDefault="00A93339" w:rsidP="00C47E17">
            <w:pPr>
              <w:spacing w:after="0" w:line="259" w:lineRule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Рисуют дом с помощью редактора Paint с использованием инструмента 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A93339" w:rsidRPr="00C47E17" w:rsidRDefault="00A93339" w:rsidP="00C47E1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  <w:p w:rsidR="00A93339" w:rsidRPr="00C47E17" w:rsidRDefault="00A93339" w:rsidP="00C47E17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A93339" w:rsidRPr="00CD5616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92210C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помощью учителя. Сохраняют работу в папке под именем 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Зима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A93339" w:rsidRPr="00C974B9" w:rsidRDefault="00A93339" w:rsidP="00327B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</w:tcPr>
          <w:p w:rsidR="00A93339" w:rsidRPr="00CD5616" w:rsidRDefault="00A93339" w:rsidP="00C006B5">
            <w:pPr>
              <w:spacing w:after="0" w:line="259" w:lineRule="auto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Сохраняют работу папке под именем 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Зима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A93339" w:rsidRPr="00CD5616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Контрольная работа №2 «Компьютерная графика»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Знакомство с текстовым редактором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C974B9" w:rsidRDefault="00A93339" w:rsidP="00C006B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Символ, слово, строка,</w:t>
            </w:r>
          </w:p>
          <w:p w:rsidR="00A93339" w:rsidRPr="00C974B9" w:rsidRDefault="00A93339" w:rsidP="00C006B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абзац, фрагмент,</w:t>
            </w:r>
          </w:p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правила набора текста.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A93339" w:rsidRPr="00C974B9" w:rsidRDefault="00A93339" w:rsidP="00AC3370">
            <w:pPr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». 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». 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Знакомство с текстовым редактором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AC3370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A93339" w:rsidRPr="00C974B9" w:rsidRDefault="00A93339" w:rsidP="00C006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Запускают текстовый редактор </w:t>
            </w:r>
            <w:r w:rsidRPr="00C974B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i/>
                <w:sz w:val="24"/>
                <w:szCs w:val="24"/>
              </w:rPr>
              <w:t>: Пуск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–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Office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Новый документ</w:t>
            </w:r>
          </w:p>
          <w:p w:rsidR="00A93339" w:rsidRPr="00AC3370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без сохранения изменений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</w:tcPr>
          <w:p w:rsidR="00A93339" w:rsidRPr="00C974B9" w:rsidRDefault="00A93339" w:rsidP="00570AB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«Текстовый редактор </w:t>
            </w:r>
            <w:r w:rsidRPr="00C974B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Запускают текстовый редактор </w:t>
            </w:r>
            <w:r w:rsidRPr="00C974B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Пуск -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Office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-            Новый документ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  <w:r w:rsidRPr="00C974B9">
              <w:rPr>
                <w:rFonts w:ascii="Times New Roman" w:hAnsi="Times New Roman"/>
                <w:bCs/>
                <w:sz w:val="24"/>
                <w:szCs w:val="24"/>
              </w:rPr>
              <w:t xml:space="preserve">  без сохранения изменений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</w:tcPr>
          <w:p w:rsidR="00A93339" w:rsidRPr="00AC3370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AC3370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Знакомство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 ключевыми словами и понятиями: символ, слово, строка, абзац, фрагмент,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A93339" w:rsidRPr="00AC3370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A93339" w:rsidRPr="00C974B9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C974B9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 «Вводим текст». 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загадки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Загадка» с помощью учителя.</w:t>
            </w:r>
          </w:p>
          <w:p w:rsidR="00A93339" w:rsidRPr="00AC3370" w:rsidRDefault="00A93339" w:rsidP="00AC3370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</w:tcPr>
          <w:p w:rsidR="00A93339" w:rsidRPr="00C974B9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 «Вводим текст».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Набирают загадки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Загадка».</w:t>
            </w:r>
          </w:p>
          <w:p w:rsidR="00A93339" w:rsidRPr="00AC3370" w:rsidRDefault="00A93339" w:rsidP="00AC3370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A93339" w:rsidRPr="009C4533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«Вводим текст»</w:t>
            </w:r>
          </w:p>
          <w:p w:rsidR="00A93339" w:rsidRPr="00C974B9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C974B9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 «Вводим текст». 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пословицу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Пословица» с помощью учителя.</w:t>
            </w:r>
          </w:p>
          <w:p w:rsidR="00A93339" w:rsidRPr="00AC3370" w:rsidRDefault="00A93339" w:rsidP="00AC3370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</w:tcPr>
          <w:p w:rsidR="00A93339" w:rsidRPr="00C974B9" w:rsidRDefault="00A93339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Смотрят презентацию</w:t>
            </w: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 «Вводим текст». 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Набирают пословицу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Пословица».</w:t>
            </w:r>
          </w:p>
          <w:p w:rsidR="00A93339" w:rsidRPr="00AC3370" w:rsidRDefault="00A93339" w:rsidP="00AC3370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AC3370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A93339" w:rsidRPr="009C4533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«Вводим текст»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3339" w:rsidRPr="00C974B9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с помощью учителя. Набирают отрывок сказки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Сказка» с помощью учителя.</w:t>
            </w:r>
          </w:p>
          <w:p w:rsidR="00A93339" w:rsidRPr="00AC3370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</w:tcPr>
          <w:p w:rsidR="00A93339" w:rsidRPr="00C974B9" w:rsidRDefault="00A93339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3370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Набирают отрывок сказки в 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>Сохраняют работу в папке под именем «</w:t>
            </w:r>
            <w:r w:rsidRPr="00C974B9">
              <w:rPr>
                <w:rFonts w:ascii="Times New Roman" w:hAnsi="Times New Roman"/>
                <w:bCs/>
                <w:iCs/>
                <w:sz w:val="24"/>
                <w:szCs w:val="24"/>
              </w:rPr>
              <w:t>Сказка».</w:t>
            </w:r>
          </w:p>
          <w:p w:rsidR="00A93339" w:rsidRPr="00AC3370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C974B9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Редактирование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</w:tcPr>
          <w:p w:rsidR="00A93339" w:rsidRPr="00347EF6" w:rsidRDefault="00A93339" w:rsidP="00570ABA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Pr="00347EF6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документ </w:t>
            </w:r>
            <w:r w:rsidRPr="00AF4FE8">
              <w:rPr>
                <w:rFonts w:ascii="Times New Roman" w:hAnsi="Times New Roman"/>
                <w:i/>
                <w:kern w:val="2"/>
                <w:sz w:val="24"/>
                <w:szCs w:val="24"/>
              </w:rPr>
              <w:t>Вставка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из папки «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Заготовки». Вставляют пропущенные слова и буквы с помощью учителя. Сохраняют  работу в папке под именем «Вставка».</w:t>
            </w:r>
          </w:p>
        </w:tc>
        <w:tc>
          <w:tcPr>
            <w:tcW w:w="3545" w:type="dxa"/>
          </w:tcPr>
          <w:p w:rsidR="00A93339" w:rsidRPr="00347EF6" w:rsidRDefault="00A93339" w:rsidP="00570ABA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Pr="00347EF6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документ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Вставка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из папки «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Заготовки». Вставляют пропущенные слова и буквы. Сохраняют  работу в папке под именем «Вставка».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Редактирование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</w:tcPr>
          <w:p w:rsidR="00A93339" w:rsidRPr="00347EF6" w:rsidRDefault="00A93339" w:rsidP="005452F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«Редактируем текст. Удаление». 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Удаление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из папки «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Заготовки» с помощью учителя. Удаляют буквы и слова с использованием клавиш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или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«Удаление».</w:t>
            </w:r>
          </w:p>
        </w:tc>
        <w:tc>
          <w:tcPr>
            <w:tcW w:w="3545" w:type="dxa"/>
          </w:tcPr>
          <w:p w:rsidR="00A93339" w:rsidRPr="00347EF6" w:rsidRDefault="00A93339" w:rsidP="005452F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«Редактируем текст. Удаление». 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Удаление</w:t>
            </w:r>
            <w:r w:rsidRPr="00347EF6">
              <w:rPr>
                <w:rFonts w:ascii="Times New Roman" w:hAnsi="Times New Roman"/>
                <w:kern w:val="2"/>
                <w:sz w:val="24"/>
                <w:szCs w:val="24"/>
              </w:rPr>
              <w:t xml:space="preserve"> из папки «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Заготовки». Удаляют буквы и слова с использованием клавиш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или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Pr="00347EF6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 Сохраняют работу в папке под именем «Удаление».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Редактирование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A93339" w:rsidRPr="00C974B9" w:rsidRDefault="00A93339" w:rsidP="00C006B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</w:tcPr>
          <w:p w:rsidR="00A93339" w:rsidRPr="00C974B9" w:rsidRDefault="00A93339" w:rsidP="004E544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«Редактируем текст. Замена». </w:t>
            </w:r>
          </w:p>
          <w:p w:rsidR="00A93339" w:rsidRPr="009C4533" w:rsidRDefault="00A93339" w:rsidP="005452F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hAnsi="Times New Roman"/>
                <w:kern w:val="2"/>
                <w:sz w:val="24"/>
                <w:szCs w:val="24"/>
              </w:rPr>
              <w:t>документ  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Замена</w:t>
            </w:r>
            <w:r w:rsidRPr="00327BBE">
              <w:rPr>
                <w:rFonts w:ascii="Times New Roman" w:hAnsi="Times New Roman"/>
                <w:kern w:val="2"/>
                <w:sz w:val="24"/>
                <w:szCs w:val="24"/>
              </w:rPr>
              <w:t xml:space="preserve"> из папки «</w:t>
            </w:r>
            <w:r w:rsidRPr="00327BB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Заготовки».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Фиксируют режим прописных букв с использованием клавиши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Замена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</w:tcPr>
          <w:p w:rsidR="00A93339" w:rsidRPr="00C974B9" w:rsidRDefault="00A93339" w:rsidP="004E544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«Редактируем текст. Замена». </w:t>
            </w:r>
          </w:p>
          <w:p w:rsidR="00A93339" w:rsidRPr="009C4533" w:rsidRDefault="00A93339" w:rsidP="005452F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Замена</w:t>
            </w:r>
            <w:r w:rsidRPr="00327BBE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hAnsi="Times New Roman"/>
                <w:kern w:val="2"/>
                <w:sz w:val="24"/>
                <w:szCs w:val="24"/>
              </w:rPr>
              <w:t xml:space="preserve">папки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Заготовки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Фиксируют режим прописных букв с использованием клавиши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Замена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</w:tcPr>
          <w:p w:rsidR="00A93339" w:rsidRPr="005452FE" w:rsidRDefault="00A93339" w:rsidP="005470A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документ 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Два гнома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>. Выполняют замену "2" на "два", с использованием команды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Заменить</w:t>
            </w:r>
            <w:r w:rsidRPr="005452F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«Два гнома»</w:t>
            </w:r>
          </w:p>
        </w:tc>
        <w:tc>
          <w:tcPr>
            <w:tcW w:w="3545" w:type="dxa"/>
          </w:tcPr>
          <w:p w:rsidR="00A93339" w:rsidRPr="005452FE" w:rsidRDefault="00A93339" w:rsidP="005452FE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Два гнома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. Выполняют замену "2" на "два", с использованием команды 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Заменить</w:t>
            </w:r>
            <w:r w:rsidRPr="005452F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 Сохраняют работу в папке под именем  «Два гнома»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</w:tcPr>
          <w:p w:rsidR="00A93339" w:rsidRPr="005452FE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документ 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>Байкал.</w:t>
            </w:r>
            <w:r w:rsidRPr="005452FE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 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 Удаляют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 с помощью команды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с помощью учителя. Заменяют абзацы местами с использованием команды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Pr="00000C2D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и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«Байкал».</w:t>
            </w:r>
          </w:p>
          <w:p w:rsidR="00A93339" w:rsidRPr="005452FE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  <w:tc>
          <w:tcPr>
            <w:tcW w:w="3545" w:type="dxa"/>
          </w:tcPr>
          <w:p w:rsidR="00A93339" w:rsidRPr="005452FE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Принимают правильное положение за компьютером. Открывают в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000C2D">
              <w:rPr>
                <w:rFonts w:ascii="Times New Roman" w:hAnsi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>окумент </w:t>
            </w:r>
            <w:r w:rsidRPr="00C974B9">
              <w:rPr>
                <w:rFonts w:ascii="Times New Roman" w:hAnsi="Times New Roman"/>
                <w:i/>
                <w:sz w:val="24"/>
              </w:rPr>
              <w:t>Байкал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  <w:r w:rsidRPr="005452FE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 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 Удаляют </w:t>
            </w:r>
            <w:r w:rsidRPr="005452F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Pr="005452FE">
              <w:rPr>
                <w:rFonts w:ascii="Times New Roman" w:hAnsi="Times New Roman"/>
                <w:kern w:val="2"/>
                <w:sz w:val="24"/>
                <w:szCs w:val="24"/>
              </w:rPr>
              <w:t xml:space="preserve"> с помощью команды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Заменяют абзацы местами с использованием команды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Pr="00000C2D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и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Сохраняют работу в папке под именем «Байкал».</w:t>
            </w:r>
          </w:p>
          <w:p w:rsidR="00A93339" w:rsidRPr="005452FE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Форматирование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A93339" w:rsidRPr="004E544E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«Форматируем текст». Принимают правильное положение за компьютером. </w:t>
            </w:r>
            <w:r w:rsidRPr="009C4533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Pr="009C4533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</w:t>
            </w:r>
            <w:r w:rsidRPr="009C4533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работу в  папке под именем «Радуга»</w:t>
            </w:r>
          </w:p>
        </w:tc>
        <w:tc>
          <w:tcPr>
            <w:tcW w:w="3545" w:type="dxa"/>
          </w:tcPr>
          <w:p w:rsidR="00A93339" w:rsidRPr="004E544E" w:rsidRDefault="00A93339" w:rsidP="00C006B5">
            <w:pPr>
              <w:spacing w:after="0" w:line="240" w:lineRule="atLeast"/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«Форматируем текст». Принимают правильное положение за компьютером. </w:t>
            </w:r>
            <w:r w:rsidRPr="004E544E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Радуга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Форматирование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A93339" w:rsidRPr="007E16D9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форматирования для каждой строки (цвет, размер и начертание шрифта) с помощью учителя. Сохраняют работу в папке под именем «Загадка 2». Завершают работу с текстовым редактором Word</w:t>
            </w:r>
          </w:p>
        </w:tc>
        <w:tc>
          <w:tcPr>
            <w:tcW w:w="3545" w:type="dxa"/>
          </w:tcPr>
          <w:p w:rsidR="00A93339" w:rsidRPr="007E16D9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форматирования для каждой строки (цвет, размер и начертание шрифта). Сохраняют работу в папке под именем «Загадка 2». Завершают работу с текстовым редактором 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Форматирование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 с помощью учителя. Сохраняют работу в папке под именем «Загадка 3». Завершают работу с текстовым редактором Word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шрифта). Сохраняют работу в папке под именем «Загадка 3». Завершают работу с текстовым редактором 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Форматирование текста. </w:t>
            </w:r>
          </w:p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A93339" w:rsidRPr="007E16D9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 с помощью учителя. Сохраняют работу в папке под именем «Загадка 4». Завершают работу с текстовым редактором Word</w:t>
            </w:r>
          </w:p>
        </w:tc>
        <w:tc>
          <w:tcPr>
            <w:tcW w:w="3545" w:type="dxa"/>
          </w:tcPr>
          <w:p w:rsidR="00A93339" w:rsidRPr="007E16D9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шрифта). Сохраняют работу в папке под именем «Загадка 4». Завершают работу с текстовым редактором 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 xml:space="preserve">Форматирование текста. </w:t>
            </w:r>
          </w:p>
          <w:p w:rsidR="00A93339" w:rsidRPr="00C974B9" w:rsidRDefault="00A93339" w:rsidP="00C006B5">
            <w:pPr>
              <w:pStyle w:val="BodyTextIndent"/>
              <w:spacing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C974B9">
              <w:rPr>
                <w:rFonts w:ascii="Times New Roman" w:hAnsi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A93339" w:rsidRPr="00C974B9" w:rsidRDefault="00A93339" w:rsidP="00C006B5">
            <w:pPr>
              <w:rPr>
                <w:rFonts w:ascii="Times New Roman" w:hAnsi="Times New Roman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 с помощью учителя. Сохраняют работу в папке под именем «Загадка 5». Завершают работу с текстовым редактором Word</w:t>
            </w:r>
          </w:p>
        </w:tc>
        <w:tc>
          <w:tcPr>
            <w:tcW w:w="3545" w:type="dxa"/>
          </w:tcPr>
          <w:p w:rsidR="00A93339" w:rsidRPr="007E16D9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hAnsi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. Открывают документ «Загадка».</w:t>
            </w:r>
            <w:r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hAnsi="Times New Roman"/>
                <w:bCs/>
                <w:iCs/>
                <w:kern w:val="2"/>
                <w:sz w:val="24"/>
                <w:szCs w:val="24"/>
              </w:rPr>
              <w:t>Выполняют форматирование для каждой строки (цвет, размер и начертание шрифта). Сохраняют работу в папке под именем «Загадка 5». Завершают работу с текстовым редактором Word</w:t>
            </w:r>
          </w:p>
        </w:tc>
      </w:tr>
      <w:tr w:rsidR="00A93339" w:rsidRPr="00C974B9" w:rsidTr="005470A5">
        <w:tc>
          <w:tcPr>
            <w:tcW w:w="769" w:type="dxa"/>
          </w:tcPr>
          <w:p w:rsidR="00A93339" w:rsidRPr="009C4533" w:rsidRDefault="00A93339" w:rsidP="007E16D9">
            <w:pPr>
              <w:spacing w:after="0" w:line="240" w:lineRule="auto"/>
              <w:contextualSpacing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1783" w:type="dxa"/>
          </w:tcPr>
          <w:p w:rsidR="00A93339" w:rsidRPr="00C974B9" w:rsidRDefault="00A93339" w:rsidP="00C006B5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Итоговая контрольная работа. Подведение итогов года</w:t>
            </w:r>
          </w:p>
        </w:tc>
        <w:tc>
          <w:tcPr>
            <w:tcW w:w="850" w:type="dxa"/>
          </w:tcPr>
          <w:p w:rsidR="00A93339" w:rsidRPr="009C4533" w:rsidRDefault="00A93339" w:rsidP="00C006B5">
            <w:pPr>
              <w:spacing w:after="160" w:line="259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93339" w:rsidRPr="009C4533" w:rsidRDefault="00A93339" w:rsidP="00C006B5">
            <w:pPr>
              <w:spacing w:after="0" w:line="240" w:lineRule="atLeast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974B9">
              <w:rPr>
                <w:rFonts w:ascii="Times New Roman" w:hAnsi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</w:tcPr>
          <w:p w:rsidR="00A93339" w:rsidRPr="009C4533" w:rsidRDefault="00A93339" w:rsidP="00C006B5">
            <w:pPr>
              <w:spacing w:after="0" w:line="259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A93339" w:rsidRDefault="00A93339" w:rsidP="00904AA5"/>
    <w:sectPr w:rsidR="00A93339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339" w:rsidRDefault="00A93339">
      <w:pPr>
        <w:spacing w:after="0" w:line="240" w:lineRule="auto"/>
      </w:pPr>
      <w:r>
        <w:separator/>
      </w:r>
    </w:p>
  </w:endnote>
  <w:endnote w:type="continuationSeparator" w:id="0">
    <w:p w:rsidR="00A93339" w:rsidRDefault="00A9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39" w:rsidRDefault="00A93339" w:rsidP="00904AA5">
    <w:pPr>
      <w:pStyle w:val="Footer"/>
      <w:jc w:val="right"/>
    </w:pPr>
    <w:fldSimple w:instr="PAGE   \* MERGEFORMAT">
      <w:r>
        <w:rPr>
          <w:noProof/>
        </w:rPr>
        <w:t>26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339" w:rsidRDefault="00A93339">
      <w:pPr>
        <w:spacing w:after="0" w:line="240" w:lineRule="auto"/>
      </w:pPr>
      <w:r>
        <w:separator/>
      </w:r>
    </w:p>
  </w:footnote>
  <w:footnote w:type="continuationSeparator" w:id="0">
    <w:p w:rsidR="00A93339" w:rsidRDefault="00A93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1E1"/>
    <w:multiLevelType w:val="hybridMultilevel"/>
    <w:tmpl w:val="93CC60A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D22244"/>
    <w:multiLevelType w:val="hybridMultilevel"/>
    <w:tmpl w:val="ACA81A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E2DB6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7">
    <w:nsid w:val="117D2C4B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802918"/>
    <w:multiLevelType w:val="hybridMultilevel"/>
    <w:tmpl w:val="52B2D75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926C1D"/>
    <w:multiLevelType w:val="hybridMultilevel"/>
    <w:tmpl w:val="71EE4E32"/>
    <w:lvl w:ilvl="0" w:tplc="C90E9A0E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E4D333C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9147F4"/>
    <w:multiLevelType w:val="hybridMultilevel"/>
    <w:tmpl w:val="54BE64F4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F4301"/>
    <w:multiLevelType w:val="hybridMultilevel"/>
    <w:tmpl w:val="92FAFF6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1A16D5"/>
    <w:multiLevelType w:val="hybridMultilevel"/>
    <w:tmpl w:val="1420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51C64"/>
    <w:multiLevelType w:val="hybridMultilevel"/>
    <w:tmpl w:val="FF26F6A0"/>
    <w:lvl w:ilvl="0" w:tplc="725485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646015"/>
    <w:multiLevelType w:val="hybridMultilevel"/>
    <w:tmpl w:val="997CA9CA"/>
    <w:lvl w:ilvl="0" w:tplc="537ADC50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E014C6"/>
    <w:multiLevelType w:val="hybridMultilevel"/>
    <w:tmpl w:val="67408148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178F0"/>
    <w:multiLevelType w:val="hybridMultilevel"/>
    <w:tmpl w:val="A9F80E78"/>
    <w:lvl w:ilvl="0" w:tplc="E402BE7E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1A2707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034B02"/>
    <w:multiLevelType w:val="multilevel"/>
    <w:tmpl w:val="97E2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A669C8"/>
    <w:multiLevelType w:val="hybridMultilevel"/>
    <w:tmpl w:val="DE8ACE3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D026D"/>
    <w:multiLevelType w:val="hybridMultilevel"/>
    <w:tmpl w:val="66AE9B9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674EC7"/>
    <w:multiLevelType w:val="multilevel"/>
    <w:tmpl w:val="BF5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913F21"/>
    <w:multiLevelType w:val="hybridMultilevel"/>
    <w:tmpl w:val="389E6BA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67C512F"/>
    <w:multiLevelType w:val="hybridMultilevel"/>
    <w:tmpl w:val="897037DC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450038"/>
    <w:multiLevelType w:val="multilevel"/>
    <w:tmpl w:val="0BF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C3551C"/>
    <w:multiLevelType w:val="hybridMultilevel"/>
    <w:tmpl w:val="9CAC0500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0"/>
  </w:num>
  <w:num w:numId="5">
    <w:abstractNumId w:val="34"/>
  </w:num>
  <w:num w:numId="6">
    <w:abstractNumId w:val="21"/>
  </w:num>
  <w:num w:numId="7">
    <w:abstractNumId w:val="1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7"/>
  </w:num>
  <w:num w:numId="13">
    <w:abstractNumId w:val="25"/>
  </w:num>
  <w:num w:numId="14">
    <w:abstractNumId w:val="33"/>
  </w:num>
  <w:num w:numId="15">
    <w:abstractNumId w:val="29"/>
  </w:num>
  <w:num w:numId="16">
    <w:abstractNumId w:val="11"/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27"/>
  </w:num>
  <w:num w:numId="23">
    <w:abstractNumId w:val="2"/>
  </w:num>
  <w:num w:numId="24">
    <w:abstractNumId w:val="8"/>
  </w:num>
  <w:num w:numId="25">
    <w:abstractNumId w:val="28"/>
  </w:num>
  <w:num w:numId="26">
    <w:abstractNumId w:val="26"/>
  </w:num>
  <w:num w:numId="27">
    <w:abstractNumId w:val="20"/>
  </w:num>
  <w:num w:numId="28">
    <w:abstractNumId w:val="24"/>
  </w:num>
  <w:num w:numId="29">
    <w:abstractNumId w:val="3"/>
  </w:num>
  <w:num w:numId="30">
    <w:abstractNumId w:val="13"/>
  </w:num>
  <w:num w:numId="31">
    <w:abstractNumId w:val="0"/>
  </w:num>
  <w:num w:numId="32">
    <w:abstractNumId w:val="32"/>
  </w:num>
  <w:num w:numId="33">
    <w:abstractNumId w:val="31"/>
  </w:num>
  <w:num w:numId="34">
    <w:abstractNumId w:val="15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B96"/>
    <w:rsid w:val="00000C2D"/>
    <w:rsid w:val="00086793"/>
    <w:rsid w:val="00097084"/>
    <w:rsid w:val="00106E74"/>
    <w:rsid w:val="0011168B"/>
    <w:rsid w:val="001E7C83"/>
    <w:rsid w:val="00204993"/>
    <w:rsid w:val="002116AE"/>
    <w:rsid w:val="00216F8E"/>
    <w:rsid w:val="0022486A"/>
    <w:rsid w:val="002615D1"/>
    <w:rsid w:val="002B6A3D"/>
    <w:rsid w:val="00324A5C"/>
    <w:rsid w:val="0032531E"/>
    <w:rsid w:val="00327BBE"/>
    <w:rsid w:val="00347EF6"/>
    <w:rsid w:val="003D2D4F"/>
    <w:rsid w:val="003F3AE4"/>
    <w:rsid w:val="00401EBD"/>
    <w:rsid w:val="004272F1"/>
    <w:rsid w:val="0043450C"/>
    <w:rsid w:val="004E544E"/>
    <w:rsid w:val="00510067"/>
    <w:rsid w:val="005244E3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D6104"/>
    <w:rsid w:val="007E16D9"/>
    <w:rsid w:val="00843EF4"/>
    <w:rsid w:val="008641FF"/>
    <w:rsid w:val="00903669"/>
    <w:rsid w:val="00904AA5"/>
    <w:rsid w:val="0092210C"/>
    <w:rsid w:val="00950832"/>
    <w:rsid w:val="00981106"/>
    <w:rsid w:val="009B3DCF"/>
    <w:rsid w:val="009C4533"/>
    <w:rsid w:val="00A93339"/>
    <w:rsid w:val="00AB1BBC"/>
    <w:rsid w:val="00AB438F"/>
    <w:rsid w:val="00AC3370"/>
    <w:rsid w:val="00AF4FE8"/>
    <w:rsid w:val="00B005E0"/>
    <w:rsid w:val="00B06E44"/>
    <w:rsid w:val="00B30506"/>
    <w:rsid w:val="00BA337C"/>
    <w:rsid w:val="00BA3C5E"/>
    <w:rsid w:val="00BE77D8"/>
    <w:rsid w:val="00BF3B40"/>
    <w:rsid w:val="00C006B5"/>
    <w:rsid w:val="00C47E17"/>
    <w:rsid w:val="00C5236C"/>
    <w:rsid w:val="00C90DFA"/>
    <w:rsid w:val="00C974B9"/>
    <w:rsid w:val="00CA4FE6"/>
    <w:rsid w:val="00CB7C0D"/>
    <w:rsid w:val="00CC2F3A"/>
    <w:rsid w:val="00CD5616"/>
    <w:rsid w:val="00D82B77"/>
    <w:rsid w:val="00D82C8C"/>
    <w:rsid w:val="00D92357"/>
    <w:rsid w:val="00DB10EB"/>
    <w:rsid w:val="00DF73B6"/>
    <w:rsid w:val="00E00F35"/>
    <w:rsid w:val="00E27274"/>
    <w:rsid w:val="00E35835"/>
    <w:rsid w:val="00E538D8"/>
    <w:rsid w:val="00F513A7"/>
    <w:rsid w:val="00FF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B9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499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04993"/>
    <w:rPr>
      <w:rFonts w:ascii="Cambria" w:hAnsi="Cambria" w:cs="Times New Roman"/>
      <w:color w:val="365F91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0B9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B3251D"/>
    <w:rPr>
      <w:lang w:eastAsia="en-US"/>
    </w:rPr>
  </w:style>
  <w:style w:type="character" w:customStyle="1" w:styleId="1">
    <w:name w:val="Нижний колонтитул Знак1"/>
    <w:basedOn w:val="DefaultParagraphFont"/>
    <w:uiPriority w:val="99"/>
    <w:semiHidden/>
    <w:rsid w:val="00700B96"/>
    <w:rPr>
      <w:rFonts w:cs="Times New Roman"/>
    </w:rPr>
  </w:style>
  <w:style w:type="paragraph" w:styleId="NoSpacing">
    <w:name w:val="No Spacing"/>
    <w:link w:val="NoSpacingChar"/>
    <w:uiPriority w:val="99"/>
    <w:qFormat/>
    <w:rsid w:val="00700B96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700B96"/>
    <w:rPr>
      <w:rFonts w:ascii="Times New Roman" w:hAnsi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700B9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0B96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0B9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C006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006B5"/>
    <w:rPr>
      <w:rFonts w:cs="Times New Roman"/>
    </w:rPr>
  </w:style>
  <w:style w:type="character" w:styleId="Hyperlink">
    <w:name w:val="Hyperlink"/>
    <w:basedOn w:val="DefaultParagraphFont"/>
    <w:uiPriority w:val="99"/>
    <w:rsid w:val="00C006B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4AA5"/>
    <w:rPr>
      <w:rFonts w:cs="Times New Roman"/>
    </w:rPr>
  </w:style>
  <w:style w:type="paragraph" w:styleId="TOC2">
    <w:name w:val="toc 2"/>
    <w:basedOn w:val="Normal"/>
    <w:next w:val="Normal"/>
    <w:autoRedefine/>
    <w:uiPriority w:val="99"/>
    <w:rsid w:val="005470A5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26</Pages>
  <Words>5419</Words>
  <Characters>30890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gul-abushaeva121@yandex.ru</cp:lastModifiedBy>
  <cp:revision>6</cp:revision>
  <dcterms:created xsi:type="dcterms:W3CDTF">2023-11-09T21:29:00Z</dcterms:created>
  <dcterms:modified xsi:type="dcterms:W3CDTF">2025-10-15T09:24:00Z</dcterms:modified>
</cp:coreProperties>
</file>